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7A576E28" w:rsidR="009777F6" w:rsidRPr="00446F2B" w:rsidRDefault="009777F6" w:rsidP="525687EC">
      <w:pPr>
        <w:pStyle w:val="CRCoverPage"/>
        <w:tabs>
          <w:tab w:val="right" w:pos="9639"/>
        </w:tabs>
        <w:spacing w:after="0"/>
        <w:rPr>
          <w:b/>
          <w:bCs/>
          <w:i/>
          <w:iCs/>
          <w:sz w:val="28"/>
          <w:szCs w:val="28"/>
          <w:lang w:val="en-US"/>
        </w:rPr>
      </w:pPr>
      <w:r w:rsidRPr="525687EC">
        <w:rPr>
          <w:b/>
          <w:bCs/>
          <w:sz w:val="24"/>
          <w:szCs w:val="24"/>
          <w:lang w:val="en-US"/>
        </w:rPr>
        <w:t>3GPP TSG-RAN WG2 #12</w:t>
      </w:r>
      <w:r w:rsidR="00446F2B" w:rsidRPr="525687EC">
        <w:rPr>
          <w:b/>
          <w:bCs/>
          <w:sz w:val="24"/>
          <w:szCs w:val="24"/>
          <w:lang w:val="en-US"/>
        </w:rPr>
        <w:t>6</w:t>
      </w:r>
      <w:r>
        <w:tab/>
      </w:r>
      <w:r w:rsidRPr="525687EC">
        <w:rPr>
          <w:rFonts w:cs="Arial"/>
          <w:b/>
          <w:bCs/>
          <w:color w:val="000000" w:themeColor="text1"/>
          <w:sz w:val="28"/>
          <w:szCs w:val="28"/>
          <w:lang w:val="en-US"/>
        </w:rPr>
        <w:t>R2-</w:t>
      </w:r>
      <w:r w:rsidR="00D01AA5" w:rsidRPr="525687EC">
        <w:rPr>
          <w:rFonts w:cs="Arial"/>
          <w:b/>
          <w:bCs/>
          <w:color w:val="000000" w:themeColor="text1"/>
          <w:sz w:val="28"/>
          <w:szCs w:val="28"/>
          <w:lang w:val="en-US"/>
        </w:rPr>
        <w:t>240</w:t>
      </w:r>
      <w:r w:rsidR="00776862">
        <w:rPr>
          <w:rFonts w:cs="Arial"/>
          <w:b/>
          <w:bCs/>
          <w:color w:val="000000" w:themeColor="text1"/>
          <w:sz w:val="28"/>
          <w:szCs w:val="28"/>
          <w:lang w:val="en-US"/>
        </w:rPr>
        <w:t>5165</w:t>
      </w:r>
    </w:p>
    <w:p w14:paraId="3A13DE25" w14:textId="05FD0A9D" w:rsidR="009777F6" w:rsidRDefault="00446F2B" w:rsidP="009777F6">
      <w:pPr>
        <w:pStyle w:val="CRCoverPage"/>
        <w:tabs>
          <w:tab w:val="right" w:pos="9639"/>
        </w:tabs>
        <w:spacing w:after="0"/>
        <w:rPr>
          <w:b/>
          <w:noProof/>
          <w:sz w:val="24"/>
        </w:rPr>
      </w:pPr>
      <w:r>
        <w:rPr>
          <w:b/>
          <w:noProof/>
          <w:sz w:val="24"/>
        </w:rPr>
        <w:t>Fukuoka</w:t>
      </w:r>
      <w:r w:rsidR="009777F6">
        <w:rPr>
          <w:b/>
          <w:noProof/>
          <w:sz w:val="24"/>
        </w:rPr>
        <w:t xml:space="preserve">, </w:t>
      </w:r>
      <w:r>
        <w:rPr>
          <w:b/>
          <w:noProof/>
          <w:sz w:val="24"/>
        </w:rPr>
        <w:t>Japan</w:t>
      </w:r>
      <w:r w:rsidR="009777F6">
        <w:rPr>
          <w:b/>
          <w:noProof/>
          <w:sz w:val="24"/>
        </w:rPr>
        <w:t xml:space="preserve">, </w:t>
      </w:r>
      <w:r w:rsidR="00290092">
        <w:rPr>
          <w:b/>
          <w:noProof/>
          <w:sz w:val="24"/>
        </w:rPr>
        <w:t>20</w:t>
      </w:r>
      <w:r w:rsidR="009777F6" w:rsidRPr="008637A2">
        <w:rPr>
          <w:b/>
          <w:noProof/>
          <w:sz w:val="24"/>
          <w:vertAlign w:val="superscript"/>
        </w:rPr>
        <w:t>th</w:t>
      </w:r>
      <w:r w:rsidR="009777F6">
        <w:rPr>
          <w:b/>
          <w:noProof/>
          <w:sz w:val="24"/>
        </w:rPr>
        <w:t xml:space="preserve"> – </w:t>
      </w:r>
      <w:r w:rsidR="00290092">
        <w:rPr>
          <w:b/>
          <w:noProof/>
          <w:sz w:val="24"/>
        </w:rPr>
        <w:t>24</w:t>
      </w:r>
      <w:r w:rsidR="009777F6" w:rsidRPr="00604584">
        <w:rPr>
          <w:b/>
          <w:noProof/>
          <w:sz w:val="24"/>
          <w:vertAlign w:val="superscript"/>
        </w:rPr>
        <w:t>th</w:t>
      </w:r>
      <w:r w:rsidR="009777F6">
        <w:rPr>
          <w:b/>
          <w:noProof/>
          <w:sz w:val="24"/>
        </w:rPr>
        <w:t xml:space="preserve"> </w:t>
      </w:r>
      <w:r w:rsidR="00290092">
        <w:rPr>
          <w:b/>
          <w:noProof/>
          <w:sz w:val="24"/>
        </w:rPr>
        <w:t>May</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54DA2B8D"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3.2</w:t>
      </w:r>
      <w:r w:rsidR="00BC6987">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83FFAD8" w:rsidR="00136F38" w:rsidRPr="00E87B70" w:rsidRDefault="00283E0E" w:rsidP="525687EC">
      <w:pPr>
        <w:tabs>
          <w:tab w:val="left" w:pos="2231"/>
        </w:tabs>
      </w:pPr>
      <w:r w:rsidRPr="525687EC">
        <w:rPr>
          <w:rFonts w:cs="Arial"/>
          <w:b/>
          <w:bCs/>
          <w:sz w:val="24"/>
          <w:szCs w:val="24"/>
        </w:rPr>
        <w:t>Title:</w:t>
      </w:r>
      <w:r w:rsidR="00E87B70">
        <w:t xml:space="preserve">                            </w:t>
      </w:r>
      <w:r w:rsidR="006A2389" w:rsidRPr="525687EC">
        <w:rPr>
          <w:rFonts w:cs="Arial"/>
          <w:b/>
          <w:bCs/>
          <w:sz w:val="24"/>
          <w:szCs w:val="24"/>
        </w:rPr>
        <w:t>RRM 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3DADBBD4"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Pr>
          <w:rFonts w:eastAsia="SimSun"/>
          <w:lang w:eastAsia="zh-CN"/>
        </w:rPr>
        <w:t xml:space="preserve"> for mobility SI will study the RRM measurement prediction. In this paper, we try to analyse the 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tbl>
      <w:tblPr>
        <w:tblStyle w:val="TableGrid"/>
        <w:tblW w:w="0" w:type="auto"/>
        <w:tblLook w:val="04A0" w:firstRow="1" w:lastRow="0" w:firstColumn="1" w:lastColumn="0" w:noHBand="0" w:noVBand="1"/>
      </w:tblPr>
      <w:tblGrid>
        <w:gridCol w:w="9855"/>
      </w:tblGrid>
      <w:tr w:rsidR="005603D4" w14:paraId="53356FE4" w14:textId="77777777">
        <w:tc>
          <w:tcPr>
            <w:tcW w:w="9855" w:type="dxa"/>
          </w:tcPr>
          <w:p w14:paraId="68B917FE" w14:textId="77777777" w:rsidR="005603D4" w:rsidRDefault="005603D4">
            <w:pPr>
              <w:widowControl w:val="0"/>
              <w:overflowPunct/>
              <w:spacing w:after="0"/>
              <w:jc w:val="both"/>
              <w:textAlignment w:val="auto"/>
              <w:rPr>
                <w:rFonts w:eastAsia="SimSun"/>
                <w:b/>
                <w:sz w:val="24"/>
                <w:lang w:val="en-US" w:eastAsia="zh-CN"/>
              </w:rPr>
            </w:pPr>
            <w:r>
              <w:rPr>
                <w:b/>
                <w:sz w:val="24"/>
              </w:rPr>
              <w:t>RP-2</w:t>
            </w:r>
            <w:r>
              <w:rPr>
                <w:rFonts w:eastAsia="SimSun" w:hint="eastAsia"/>
                <w:b/>
                <w:sz w:val="24"/>
                <w:lang w:val="en-US" w:eastAsia="zh-CN"/>
              </w:rPr>
              <w:t>3</w:t>
            </w:r>
            <w:r>
              <w:rPr>
                <w:rFonts w:eastAsia="SimSun"/>
                <w:b/>
                <w:sz w:val="24"/>
                <w:lang w:val="en-US" w:eastAsia="zh-CN"/>
              </w:rPr>
              <w:t>4055</w:t>
            </w:r>
          </w:p>
          <w:p w14:paraId="1FDA5EBD" w14:textId="77777777" w:rsidR="005603D4" w:rsidRPr="002E3F26" w:rsidRDefault="005603D4">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7714EFB" w14:textId="77777777" w:rsidR="005603D4" w:rsidRPr="002E3F26" w:rsidRDefault="005603D4" w:rsidP="009E46BB">
            <w:pPr>
              <w:widowControl w:val="0"/>
              <w:numPr>
                <w:ilvl w:val="0"/>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70EFB03F" w14:textId="77777777" w:rsidR="005603D4" w:rsidRPr="002A4678" w:rsidRDefault="005603D4" w:rsidP="009E46BB">
            <w:pPr>
              <w:widowControl w:val="0"/>
              <w:numPr>
                <w:ilvl w:val="1"/>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Cell-level measurement prediction including intra and inter-frequency (UE sided and NW sided model) [RAN2]</w:t>
            </w:r>
          </w:p>
          <w:p w14:paraId="36496283" w14:textId="77777777" w:rsidR="005603D4" w:rsidRPr="002A4678" w:rsidRDefault="005603D4" w:rsidP="009E46BB">
            <w:pPr>
              <w:widowControl w:val="0"/>
              <w:numPr>
                <w:ilvl w:val="2"/>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Inter-cell Beam-level measurement prediction for L3 Mobility (UE sided and NW sided model) [RAN2]</w:t>
            </w:r>
          </w:p>
          <w:p w14:paraId="38551EB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4885E9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6EA1E0AE" w14:textId="77777777" w:rsidR="005603D4" w:rsidRDefault="005603D4">
            <w:pPr>
              <w:spacing w:after="0" w:line="240" w:lineRule="exact"/>
              <w:rPr>
                <w:rFonts w:eastAsiaTheme="minorEastAsia" w:cs="Arial"/>
                <w:lang w:eastAsia="zh-CN"/>
              </w:rPr>
            </w:pPr>
          </w:p>
        </w:tc>
      </w:tr>
    </w:tbl>
    <w:p w14:paraId="067C531A" w14:textId="3E626AB9" w:rsidR="0054641D" w:rsidRDefault="005F6015"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4DC29A19" w14:textId="717C1C47" w:rsidR="00BA2399" w:rsidRDefault="112DEA62" w:rsidP="60AADE32">
      <w:pPr>
        <w:keepNext/>
      </w:pPr>
      <w:r w:rsidRPr="00E96F07">
        <w:t>T</w:t>
      </w:r>
      <w:r w:rsidR="004161FC" w:rsidRPr="00E96F07">
        <w:t xml:space="preserve">he UE measures multiple beams (at least one) of a cell and the </w:t>
      </w:r>
      <w:r w:rsidR="004161FC">
        <w:t>measurement</w:t>
      </w:r>
      <w:r w:rsidR="004161FC" w:rsidRPr="00E96F07">
        <w:t xml:space="preserve">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004161FC" w:rsidRPr="00E96F07">
        <w:rPr>
          <w:i/>
        </w:rPr>
        <w:t>X</w:t>
      </w:r>
      <w:r w:rsidR="004161FC" w:rsidRPr="00E96F07">
        <w:t xml:space="preserve"> best beams if the UE is configured to do so by the </w:t>
      </w:r>
      <w:proofErr w:type="spellStart"/>
      <w:r w:rsidR="004161FC" w:rsidRPr="00E96F07">
        <w:t>gNB</w:t>
      </w:r>
      <w:proofErr w:type="spellEnd"/>
      <w:r w:rsidR="004161FC">
        <w:t>.</w:t>
      </w:r>
    </w:p>
    <w:p w14:paraId="0EAA5DDB" w14:textId="29846875" w:rsidR="00BA2399" w:rsidRDefault="00F4688A" w:rsidP="4D8551CB">
      <w:pPr>
        <w:keepNext/>
        <w:jc w:val="center"/>
      </w:pPr>
      <w:r w:rsidRPr="00E1077F">
        <w:rPr>
          <w:rFonts w:ascii="Calibri" w:hAnsi="Calibri" w:cs="Calibri"/>
          <w:noProof/>
          <w:lang w:val="en-US"/>
        </w:rPr>
        <w:object w:dxaOrig="11984" w:dyaOrig="5887" w14:anchorId="0D99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35.6pt" o:ole="">
            <v:imagedata r:id="rId11" o:title=""/>
          </v:shape>
          <o:OLEObject Type="Embed" ProgID="Visio.Drawing.11" ShapeID="_x0000_i1025" DrawAspect="Content" ObjectID="_1776831247" r:id="rId12"/>
        </w:object>
      </w:r>
    </w:p>
    <w:p w14:paraId="14BC0F08" w14:textId="18A028B7" w:rsidR="00BA2399" w:rsidRDefault="00BA2399" w:rsidP="00BA239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RRM measurement [38.300]</w:t>
      </w:r>
    </w:p>
    <w:p w14:paraId="73D3544E" w14:textId="77777777" w:rsidR="00F32B83" w:rsidRDefault="00F32B83" w:rsidP="00F32B83">
      <w:pPr>
        <w:rPr>
          <w:lang w:eastAsia="ar-SA"/>
        </w:rPr>
      </w:pPr>
    </w:p>
    <w:p w14:paraId="344A1BDD" w14:textId="2D39E47E" w:rsidR="00F32B83" w:rsidRPr="00F32B83" w:rsidRDefault="00F32B83" w:rsidP="00F32B83">
      <w:pPr>
        <w:rPr>
          <w:rFonts w:eastAsia="SimSun"/>
          <w:lang w:eastAsia="zh-CN"/>
        </w:rPr>
      </w:pPr>
      <w:r>
        <w:rPr>
          <w:rFonts w:eastAsia="SimSun"/>
          <w:lang w:eastAsia="zh-CN"/>
        </w:rPr>
        <w:t xml:space="preserve">The high-level categorization of RRM measurement prediction is done in two ways, prediction in the spatial domain and prediction in the temporal domain. Considering the progress of AIML for air interface (R19) as a reference, the use case of beam management has been classified for spatial-domain beam prediction and temporal-domain beam prediction. </w:t>
      </w:r>
    </w:p>
    <w:p w14:paraId="1A1BC614" w14:textId="77777777" w:rsidR="00F32B83" w:rsidRPr="00133C49" w:rsidRDefault="00F32B83" w:rsidP="00F32B83">
      <w:r w:rsidRPr="00133C49">
        <w:t xml:space="preserve">The following are selected as representative sub-use cases: </w:t>
      </w:r>
    </w:p>
    <w:p w14:paraId="73FE41F0" w14:textId="77777777" w:rsidR="00F32B83" w:rsidRDefault="00F32B83" w:rsidP="00F32B83">
      <w:pPr>
        <w:pStyle w:val="B1"/>
        <w:spacing w:after="0"/>
        <w:ind w:left="360" w:firstLine="0"/>
      </w:pPr>
      <w:r w:rsidRPr="00F32B83">
        <w:rPr>
          <w:b/>
          <w:bCs/>
        </w:rPr>
        <w:t>BM-Case1</w:t>
      </w:r>
      <w:r w:rsidRPr="00133C49">
        <w:t xml:space="preserve">: Spatial-domain Downlink beam prediction </w:t>
      </w:r>
    </w:p>
    <w:p w14:paraId="368AAA1C" w14:textId="19D07835" w:rsidR="00F32B83" w:rsidRPr="00133C49" w:rsidRDefault="00F32B83" w:rsidP="0060678D">
      <w:pPr>
        <w:pStyle w:val="B1"/>
        <w:spacing w:after="0"/>
        <w:ind w:left="1080" w:firstLine="360"/>
      </w:pPr>
      <w:r w:rsidRPr="00F32B83">
        <w:t>Predicting</w:t>
      </w:r>
      <w:r>
        <w:rPr>
          <w:b/>
          <w:bCs/>
        </w:rPr>
        <w:t xml:space="preserve"> </w:t>
      </w:r>
      <w:proofErr w:type="gramStart"/>
      <w:r w:rsidRPr="00133C49">
        <w:t>Set</w:t>
      </w:r>
      <w:proofErr w:type="gramEnd"/>
      <w:r w:rsidRPr="00133C49">
        <w:t xml:space="preserve"> A of beams based on </w:t>
      </w:r>
      <w:r w:rsidRPr="002928FB">
        <w:rPr>
          <w:i/>
          <w:iCs/>
        </w:rPr>
        <w:t>measurement results</w:t>
      </w:r>
      <w:r w:rsidRPr="00133C49">
        <w:t xml:space="preserve"> of Set B of beams</w:t>
      </w:r>
    </w:p>
    <w:p w14:paraId="2ED8AE9D" w14:textId="2E6D68FB" w:rsidR="002928FB" w:rsidRDefault="00F32B83" w:rsidP="0060678D">
      <w:pPr>
        <w:pStyle w:val="B2"/>
        <w:spacing w:after="0"/>
        <w:ind w:left="360" w:firstLine="0"/>
      </w:pPr>
      <w:r w:rsidRPr="00133C49">
        <w:tab/>
      </w:r>
      <w:r w:rsidRPr="00133C49">
        <w:tab/>
        <w:t xml:space="preserve">i): Set A and Set B are different (Set B is NOT a subset of Set A). </w:t>
      </w:r>
    </w:p>
    <w:p w14:paraId="49B63221" w14:textId="77777777" w:rsidR="002928FB" w:rsidRDefault="00F32B83" w:rsidP="0060678D">
      <w:pPr>
        <w:pStyle w:val="B2"/>
        <w:spacing w:after="0"/>
        <w:ind w:left="720" w:firstLine="720"/>
      </w:pPr>
      <w:r w:rsidRPr="00133C49">
        <w:t xml:space="preserve">ii): Set B is a subset of Set A. </w:t>
      </w:r>
    </w:p>
    <w:p w14:paraId="7D7CBC62" w14:textId="36613189" w:rsidR="00F32B83" w:rsidRPr="00133C49" w:rsidRDefault="00F32B83" w:rsidP="0060678D">
      <w:pPr>
        <w:pStyle w:val="B2"/>
        <w:spacing w:after="0"/>
        <w:ind w:left="644"/>
      </w:pPr>
      <w:r w:rsidRPr="00F4688A">
        <w:rPr>
          <w:rFonts w:eastAsia="SimSun"/>
          <w:bCs/>
          <w:i/>
          <w:lang w:eastAsia="ja-JP"/>
        </w:rPr>
        <w:t>Note</w:t>
      </w:r>
      <w:r w:rsidRPr="00133C49">
        <w:rPr>
          <w:rFonts w:eastAsia="SimSun"/>
          <w:bCs/>
          <w:iCs/>
          <w:lang w:eastAsia="ja-JP"/>
        </w:rPr>
        <w:t xml:space="preserv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4DFD4034" w14:textId="13D8AA67" w:rsidR="00F32B83" w:rsidRDefault="00F32B83" w:rsidP="0060678D">
      <w:pPr>
        <w:pStyle w:val="B2"/>
        <w:spacing w:after="0"/>
        <w:ind w:left="360" w:firstLine="0"/>
      </w:pPr>
      <w:r w:rsidRPr="00F32B83">
        <w:rPr>
          <w:b/>
          <w:bCs/>
        </w:rPr>
        <w:t>BM-Case2</w:t>
      </w:r>
      <w:r w:rsidRPr="00133C49">
        <w:t>: Temporal Downlink beam prediction</w:t>
      </w:r>
    </w:p>
    <w:p w14:paraId="7177308D" w14:textId="2BC18E17" w:rsidR="00F32B83" w:rsidRPr="00133C49" w:rsidRDefault="00F32B83" w:rsidP="0060678D">
      <w:pPr>
        <w:pStyle w:val="B1"/>
        <w:spacing w:after="0"/>
        <w:ind w:left="1080" w:firstLine="360"/>
      </w:pPr>
      <w:r w:rsidRPr="00F32B83">
        <w:t>Predicting</w:t>
      </w:r>
      <w:r w:rsidRPr="00133C49">
        <w:t xml:space="preserve"> </w:t>
      </w:r>
      <w:proofErr w:type="gramStart"/>
      <w:r w:rsidRPr="00133C49">
        <w:t>Set</w:t>
      </w:r>
      <w:proofErr w:type="gramEnd"/>
      <w:r w:rsidRPr="00133C49">
        <w:t xml:space="preserve"> A of beams based on the </w:t>
      </w:r>
      <w:r w:rsidRPr="002928FB">
        <w:rPr>
          <w:i/>
          <w:iCs/>
        </w:rPr>
        <w:t>historic measurement</w:t>
      </w:r>
      <w:r w:rsidRPr="00133C49">
        <w:t xml:space="preserve"> results of Set B of beams</w:t>
      </w:r>
    </w:p>
    <w:p w14:paraId="077481C5" w14:textId="4E441950" w:rsidR="002928FB" w:rsidRDefault="00F32B83" w:rsidP="0060678D">
      <w:pPr>
        <w:pStyle w:val="B2"/>
        <w:spacing w:after="0"/>
        <w:ind w:left="360" w:firstLine="0"/>
      </w:pPr>
      <w:r w:rsidRPr="00133C49">
        <w:tab/>
      </w:r>
      <w:r w:rsidR="002928FB">
        <w:tab/>
      </w:r>
      <w:r w:rsidRPr="00133C49">
        <w:t xml:space="preserve">i): Set A and Set B are different (Set B is NOT a subset of Set A). </w:t>
      </w:r>
    </w:p>
    <w:p w14:paraId="5D9F6AC4" w14:textId="701CD4BF" w:rsidR="002928FB" w:rsidRDefault="00F32B83" w:rsidP="0060678D">
      <w:pPr>
        <w:pStyle w:val="B2"/>
        <w:spacing w:after="0"/>
        <w:ind w:left="720" w:firstLine="720"/>
      </w:pPr>
      <w:r w:rsidRPr="00133C49">
        <w:t>ii): Set B is a subset of Set A (Set A and Set B are not the same).</w:t>
      </w:r>
    </w:p>
    <w:p w14:paraId="6A710B4F" w14:textId="75F1F05F" w:rsidR="00F32B83" w:rsidRPr="00133C49" w:rsidRDefault="00F32B83" w:rsidP="0060678D">
      <w:pPr>
        <w:pStyle w:val="B2"/>
        <w:spacing w:after="0"/>
        <w:ind w:left="720" w:firstLine="720"/>
      </w:pPr>
      <w:r w:rsidRPr="00133C49">
        <w:t xml:space="preserve">iii): Set A and Set B are the same. </w:t>
      </w:r>
    </w:p>
    <w:p w14:paraId="5C339A9F" w14:textId="648B7CD3" w:rsidR="00F32B83" w:rsidRPr="00133C49" w:rsidRDefault="002928FB" w:rsidP="002928FB">
      <w:pPr>
        <w:pStyle w:val="B2"/>
        <w:ind w:left="0" w:firstLine="0"/>
      </w:pPr>
      <w:r w:rsidRPr="525687EC">
        <w:rPr>
          <w:b/>
          <w:bCs/>
          <w:i/>
          <w:iCs/>
        </w:rPr>
        <w:t>Note</w:t>
      </w:r>
      <w:r>
        <w:t xml:space="preserve">: Set A is a set of beams which are </w:t>
      </w:r>
      <w:r w:rsidR="090DF192">
        <w:t>predicted,</w:t>
      </w:r>
      <w:r>
        <w:t xml:space="preserve"> and </w:t>
      </w:r>
      <w:r w:rsidR="00F32B83">
        <w:t xml:space="preserve">Set B is a set of beams whose measurements are taken as inputs of the AI/ML model. </w:t>
      </w:r>
    </w:p>
    <w:p w14:paraId="6D18AE65" w14:textId="795099C5" w:rsidR="00F32B83" w:rsidRPr="00F32B83" w:rsidRDefault="002928FB" w:rsidP="00F32B83">
      <w:pPr>
        <w:rPr>
          <w:lang w:eastAsia="ar-SA"/>
        </w:rPr>
      </w:pPr>
      <w:r>
        <w:rPr>
          <w:lang w:eastAsia="ar-SA"/>
        </w:rPr>
        <w:t>The following agreements have been reached in the last RAN2 #125bis meeting:</w:t>
      </w:r>
    </w:p>
    <w:p w14:paraId="5B07F0C1" w14:textId="2581FC64" w:rsidR="00F32B83" w:rsidRPr="006F4B17"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b/>
          <w:bCs/>
          <w:i w:val="0"/>
          <w:iCs/>
          <w:u w:val="single"/>
        </w:rPr>
      </w:pPr>
      <w:r w:rsidRPr="00F32B83">
        <w:rPr>
          <w:rFonts w:ascii="Times New Roman" w:hAnsi="Times New Roman" w:cs="Times New Roman"/>
          <w:i w:val="0"/>
          <w:iCs/>
        </w:rPr>
        <w:tab/>
      </w:r>
      <w:r w:rsidRPr="00127953">
        <w:rPr>
          <w:rFonts w:ascii="Times New Roman" w:hAnsi="Times New Roman" w:cs="Times New Roman"/>
          <w:b/>
          <w:bCs/>
          <w:i w:val="0"/>
          <w:iCs/>
          <w:color w:val="17365D" w:themeColor="text2" w:themeShade="BF"/>
          <w:sz w:val="24"/>
          <w:szCs w:val="24"/>
          <w:u w:val="single"/>
        </w:rPr>
        <w:t>Agreements (RAN2 #125bis)</w:t>
      </w:r>
    </w:p>
    <w:p w14:paraId="69C80B57" w14:textId="77777777" w:rsidR="0038194D" w:rsidRDefault="0038194D" w:rsidP="0038194D">
      <w:pPr>
        <w:pStyle w:val="Doc-comment"/>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i w:val="0"/>
          <w:iCs/>
          <w:color w:val="17365D" w:themeColor="text2" w:themeShade="BF"/>
        </w:rPr>
      </w:pPr>
    </w:p>
    <w:p w14:paraId="66A47C78" w14:textId="375C44CC" w:rsidR="00F32B83" w:rsidRPr="00F4688A" w:rsidRDefault="00F32B83" w:rsidP="009E46BB">
      <w:pPr>
        <w:pStyle w:val="Doc-com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For cell level measurement prediction model, at least consider the following cases:</w:t>
      </w:r>
    </w:p>
    <w:p w14:paraId="4F47F510" w14:textId="54D0FDA2"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 xml:space="preserve">Case 1: To predict beam level results, then generate cell level results based on the predicted beam </w:t>
      </w:r>
      <w:proofErr w:type="gramStart"/>
      <w:r w:rsidRPr="00F4688A">
        <w:rPr>
          <w:rFonts w:ascii="Times New Roman" w:hAnsi="Times New Roman" w:cs="Times New Roman"/>
          <w:i w:val="0"/>
          <w:iCs/>
          <w:color w:val="17365D" w:themeColor="text2" w:themeShade="BF"/>
        </w:rPr>
        <w:t>results;</w:t>
      </w:r>
      <w:proofErr w:type="gramEnd"/>
      <w:r w:rsidRPr="00F4688A">
        <w:rPr>
          <w:rFonts w:ascii="Times New Roman" w:hAnsi="Times New Roman" w:cs="Times New Roman"/>
          <w:i w:val="0"/>
          <w:iCs/>
          <w:color w:val="17365D" w:themeColor="text2" w:themeShade="BF"/>
        </w:rPr>
        <w:t xml:space="preserve"> </w:t>
      </w:r>
    </w:p>
    <w:p w14:paraId="16914F1E" w14:textId="7D35FDB5"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Case 2: To directly predict cell level results based on cell level results.</w:t>
      </w:r>
    </w:p>
    <w:p w14:paraId="5F94DF61" w14:textId="2F226031" w:rsidR="00F32B83" w:rsidRPr="00F4688A" w:rsidRDefault="002928FB" w:rsidP="002928FB">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 </w:t>
      </w:r>
      <w:r w:rsidRPr="00F4688A">
        <w:rPr>
          <w:rFonts w:ascii="Times New Roman" w:hAnsi="Times New Roman" w:cs="Times New Roman"/>
          <w:color w:val="17365D" w:themeColor="text2" w:themeShade="BF"/>
          <w:sz w:val="22"/>
          <w:szCs w:val="22"/>
        </w:rPr>
        <w:tab/>
      </w:r>
      <w:r w:rsidRPr="00F4688A">
        <w:rPr>
          <w:rFonts w:ascii="Times New Roman" w:hAnsi="Times New Roman" w:cs="Times New Roman"/>
          <w:color w:val="17365D" w:themeColor="text2" w:themeShade="BF"/>
          <w:sz w:val="22"/>
          <w:szCs w:val="22"/>
        </w:rPr>
        <w:tab/>
        <w:t xml:space="preserve">   </w:t>
      </w:r>
      <w:r w:rsidR="00F32B83" w:rsidRPr="00F4688A">
        <w:rPr>
          <w:rFonts w:ascii="Times New Roman" w:hAnsi="Times New Roman" w:cs="Times New Roman"/>
          <w:color w:val="17365D" w:themeColor="text2" w:themeShade="BF"/>
          <w:sz w:val="22"/>
          <w:szCs w:val="22"/>
        </w:rPr>
        <w:t xml:space="preserve">Case 3: To directly predict cell level results based on beam level </w:t>
      </w:r>
      <w:proofErr w:type="gramStart"/>
      <w:r w:rsidR="00F32B83" w:rsidRPr="00F4688A">
        <w:rPr>
          <w:rFonts w:ascii="Times New Roman" w:hAnsi="Times New Roman" w:cs="Times New Roman"/>
          <w:color w:val="17365D" w:themeColor="text2" w:themeShade="BF"/>
          <w:sz w:val="22"/>
          <w:szCs w:val="22"/>
        </w:rPr>
        <w:t>results</w:t>
      </w:r>
      <w:proofErr w:type="gramEnd"/>
      <w:r w:rsidR="00F32B83" w:rsidRPr="00F4688A">
        <w:rPr>
          <w:rFonts w:ascii="Times New Roman" w:hAnsi="Times New Roman" w:cs="Times New Roman"/>
          <w:color w:val="17365D" w:themeColor="text2" w:themeShade="BF"/>
          <w:sz w:val="22"/>
          <w:szCs w:val="22"/>
        </w:rPr>
        <w:t xml:space="preserve"> </w:t>
      </w:r>
    </w:p>
    <w:p w14:paraId="6D4A6FE4"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We will consider intra-frequency intra and inter-cell spatial domain measurement predictions, for beam and cell level measurements.  </w:t>
      </w:r>
    </w:p>
    <w:p w14:paraId="5BB36DFF" w14:textId="6F847729"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For temporal domain measurement prediction, we will consider the AI-PHY beam management Case A and Case B from the RAN1 AI/ML PHY TR and it applies to both beam level and cell level.   As baseline we will focus on pure temporal </w:t>
      </w:r>
      <w:r w:rsidR="00987FCF" w:rsidRPr="00F4688A">
        <w:rPr>
          <w:rFonts w:ascii="Times New Roman" w:hAnsi="Times New Roman" w:cs="Times New Roman"/>
          <w:color w:val="17365D" w:themeColor="text2" w:themeShade="BF"/>
          <w:sz w:val="22"/>
          <w:szCs w:val="22"/>
        </w:rPr>
        <w:t>prediction</w:t>
      </w:r>
      <w:r w:rsidRPr="00F4688A">
        <w:rPr>
          <w:rFonts w:ascii="Times New Roman" w:hAnsi="Times New Roman" w:cs="Times New Roman"/>
          <w:color w:val="17365D" w:themeColor="text2" w:themeShade="BF"/>
          <w:sz w:val="22"/>
          <w:szCs w:val="22"/>
        </w:rPr>
        <w:t xml:space="preserve">.  </w:t>
      </w:r>
    </w:p>
    <w:p w14:paraId="0D8FA655"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The following items can be considered as a baseline for the prediction accuracy of the cell-level measurement prediction</w:t>
      </w:r>
      <w:r w:rsidRPr="00F4688A">
        <w:rPr>
          <w:rFonts w:ascii="Times New Roman" w:eastAsia="MS Gothic" w:hAnsi="Times New Roman" w:cs="Times New Roman"/>
          <w:color w:val="17365D" w:themeColor="text2" w:themeShade="BF"/>
          <w:sz w:val="22"/>
          <w:szCs w:val="22"/>
        </w:rPr>
        <w:t>：</w:t>
      </w:r>
    </w:p>
    <w:p w14:paraId="5AECC46C" w14:textId="221C13C3"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Spatial-domain prediction</w:t>
      </w:r>
      <w:r w:rsidR="00A100FD" w:rsidRPr="00F4688A">
        <w:rPr>
          <w:rFonts w:ascii="Times New Roman" w:hAnsi="Times New Roman" w:cs="Times New Roman"/>
          <w:color w:val="17365D" w:themeColor="text2" w:themeShade="BF"/>
          <w:sz w:val="22"/>
          <w:szCs w:val="22"/>
        </w:rPr>
        <w:t>:</w:t>
      </w:r>
      <w:r w:rsidRPr="00F4688A">
        <w:rPr>
          <w:rFonts w:ascii="Times New Roman" w:hAnsi="Times New Roman" w:cs="Times New Roman"/>
          <w:color w:val="17365D" w:themeColor="text2" w:themeShade="BF"/>
          <w:sz w:val="22"/>
          <w:szCs w:val="22"/>
        </w:rPr>
        <w:t xml:space="preserve"> RSRP difference to the actual measurement</w:t>
      </w:r>
    </w:p>
    <w:p w14:paraId="48385041" w14:textId="29EFCC33"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Temporal prediction</w:t>
      </w:r>
      <w:r w:rsidR="00A100FD" w:rsidRPr="00F4688A">
        <w:rPr>
          <w:rFonts w:ascii="Times New Roman" w:hAnsi="Times New Roman" w:cs="Times New Roman"/>
          <w:color w:val="17365D" w:themeColor="text2" w:themeShade="BF"/>
          <w:sz w:val="22"/>
          <w:szCs w:val="22"/>
        </w:rPr>
        <w:t xml:space="preserve">: </w:t>
      </w:r>
      <w:r w:rsidRPr="00F4688A">
        <w:rPr>
          <w:rFonts w:ascii="Times New Roman" w:hAnsi="Times New Roman" w:cs="Times New Roman"/>
          <w:color w:val="17365D" w:themeColor="text2" w:themeShade="BF"/>
          <w:sz w:val="22"/>
          <w:szCs w:val="22"/>
        </w:rPr>
        <w:t>RSRP difference to the actual measurement</w:t>
      </w:r>
    </w:p>
    <w:p w14:paraId="336BB278" w14:textId="3486C3E6"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measurement reduction rate as one KPI</w:t>
      </w:r>
    </w:p>
    <w:p w14:paraId="45AA6BCD" w14:textId="131D9DB4"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As a first step we will focus on measurement prediction accuracy.  FFS whether and what system level performance evaluation is </w:t>
      </w:r>
      <w:r w:rsidR="00F8383C" w:rsidRPr="00F4688A">
        <w:rPr>
          <w:rFonts w:ascii="Times New Roman" w:hAnsi="Times New Roman" w:cs="Times New Roman"/>
          <w:color w:val="17365D" w:themeColor="text2" w:themeShade="BF"/>
          <w:sz w:val="22"/>
          <w:szCs w:val="22"/>
        </w:rPr>
        <w:t>needed.</w:t>
      </w:r>
    </w:p>
    <w:p w14:paraId="4DAC8784" w14:textId="49BBE9F5" w:rsidR="00BA2399" w:rsidRDefault="00BA2399" w:rsidP="00B57BF5">
      <w:pPr>
        <w:rPr>
          <w:rFonts w:eastAsia="SimSun"/>
          <w:lang w:eastAsia="zh-CN"/>
        </w:rPr>
      </w:pPr>
    </w:p>
    <w:p w14:paraId="542969D3" w14:textId="313B57AD" w:rsidR="007940A9" w:rsidRDefault="007940A9" w:rsidP="007940A9">
      <w:pPr>
        <w:rPr>
          <w:rFonts w:eastAsia="SimSun"/>
          <w:lang w:eastAsia="zh-CN"/>
        </w:rPr>
      </w:pPr>
      <w:r>
        <w:rPr>
          <w:rFonts w:eastAsia="SimSun"/>
          <w:lang w:eastAsia="zh-CN"/>
        </w:rPr>
        <w:t>A</w:t>
      </w:r>
      <w:r w:rsidR="003744D9">
        <w:rPr>
          <w:rFonts w:eastAsia="SimSun"/>
          <w:lang w:eastAsia="zh-CN"/>
        </w:rPr>
        <w:t>ccording to</w:t>
      </w:r>
      <w:r>
        <w:rPr>
          <w:rFonts w:eastAsia="SimSun"/>
          <w:lang w:eastAsia="zh-CN"/>
        </w:rPr>
        <w:t xml:space="preserve"> the agreements in the last meeting, both spatial domain prediction and temporal domain prediction will be considered. Whereas pure temporal prediction will be the baseline for measurement predictions. For temporal domain prediction, two cases: Case A and Case B, referring to the RAN1 AI/ML air interface TR, were agreed</w:t>
      </w:r>
      <w:r w:rsidR="007F7091">
        <w:rPr>
          <w:rFonts w:eastAsia="SimSun"/>
          <w:lang w:eastAsia="zh-CN"/>
        </w:rPr>
        <w:t xml:space="preserve"> upon</w:t>
      </w:r>
      <w:r>
        <w:rPr>
          <w:rFonts w:eastAsia="SimSun"/>
          <w:lang w:eastAsia="zh-CN"/>
        </w:rPr>
        <w:t>.</w:t>
      </w:r>
      <w:r w:rsidR="007F7091">
        <w:rPr>
          <w:rFonts w:eastAsia="SimSun"/>
          <w:lang w:eastAsia="zh-CN"/>
        </w:rPr>
        <w:t xml:space="preserve"> It would be helpful to develop a common understanding of Case A and Case B</w:t>
      </w:r>
      <w:r w:rsidR="00CA293D">
        <w:rPr>
          <w:rFonts w:eastAsia="SimSun"/>
          <w:lang w:eastAsia="zh-CN"/>
        </w:rPr>
        <w:t xml:space="preserve"> of temporal prediction</w:t>
      </w:r>
      <w:r w:rsidR="007F7091">
        <w:rPr>
          <w:rFonts w:eastAsia="SimSun"/>
          <w:lang w:eastAsia="zh-CN"/>
        </w:rPr>
        <w:t>, defined as follows according to TR 38.843:</w:t>
      </w:r>
    </w:p>
    <w:p w14:paraId="0B88D2E7" w14:textId="5E68140D" w:rsidR="00CA293D" w:rsidRDefault="007F7091" w:rsidP="007940A9">
      <w:r w:rsidRPr="00CA293D">
        <w:rPr>
          <w:rFonts w:eastAsia="SimSun"/>
          <w:b/>
          <w:bCs/>
          <w:lang w:eastAsia="zh-CN"/>
        </w:rPr>
        <w:t>Case A:</w:t>
      </w:r>
      <w:r>
        <w:rPr>
          <w:rFonts w:eastAsia="SimSun"/>
          <w:lang w:eastAsia="zh-CN"/>
        </w:rPr>
        <w:t xml:space="preserve"> </w:t>
      </w:r>
      <w:r w:rsidRPr="00133C49">
        <w:t xml:space="preserve">based on </w:t>
      </w:r>
      <w:r>
        <w:t xml:space="preserve">the </w:t>
      </w:r>
      <w:r w:rsidRPr="00133C49">
        <w:t>number of measurements/RSs and prediction time.</w:t>
      </w:r>
    </w:p>
    <w:p w14:paraId="09E5042D" w14:textId="2E389BCD" w:rsidR="007F7091" w:rsidRDefault="007F7091" w:rsidP="007940A9">
      <w:r w:rsidRPr="00CA293D">
        <w:rPr>
          <w:b/>
          <w:bCs/>
        </w:rPr>
        <w:t>Case B:</w:t>
      </w:r>
      <w:r>
        <w:t xml:space="preserve"> </w:t>
      </w:r>
      <w:r w:rsidRPr="00133C49">
        <w:t>based on a periodicity T of the required reference signals</w:t>
      </w:r>
      <w:r>
        <w:t xml:space="preserve"> for measurements</w:t>
      </w:r>
      <w:r w:rsidRPr="00133C49">
        <w:t>.</w:t>
      </w:r>
    </w:p>
    <w:p w14:paraId="516CFC49" w14:textId="0D21F57B" w:rsidR="00F94B8E" w:rsidRDefault="00405C34" w:rsidP="00F94B8E">
      <w:pPr>
        <w:rPr>
          <w:rStyle w:val="ui-provider"/>
        </w:rPr>
      </w:pPr>
      <w:r>
        <w:rPr>
          <w:rFonts w:eastAsia="SimSun"/>
          <w:lang w:eastAsia="zh-CN"/>
        </w:rPr>
        <w:t>The AI for mobility SID suggests studying both UE</w:t>
      </w:r>
      <w:r w:rsidR="00602612">
        <w:rPr>
          <w:rFonts w:eastAsia="SimSun"/>
          <w:lang w:eastAsia="zh-CN"/>
        </w:rPr>
        <w:t>-</w:t>
      </w:r>
      <w:r>
        <w:rPr>
          <w:rFonts w:eastAsia="SimSun"/>
          <w:lang w:eastAsia="zh-CN"/>
        </w:rPr>
        <w:t>sided and NW</w:t>
      </w:r>
      <w:r w:rsidR="00602612">
        <w:rPr>
          <w:rFonts w:eastAsia="SimSun"/>
          <w:lang w:eastAsia="zh-CN"/>
        </w:rPr>
        <w:t>-</w:t>
      </w:r>
      <w:r>
        <w:rPr>
          <w:rFonts w:eastAsia="SimSun"/>
          <w:lang w:eastAsia="zh-CN"/>
        </w:rPr>
        <w:t>sided models for RRM measurement prediction.</w:t>
      </w:r>
      <w:r w:rsidR="00386E5B" w:rsidRPr="00386E5B">
        <w:rPr>
          <w:rStyle w:val="ui-provider"/>
        </w:rPr>
        <w:t xml:space="preserve"> </w:t>
      </w:r>
      <w:r w:rsidR="00BF14EB">
        <w:rPr>
          <w:rStyle w:val="ui-provider"/>
        </w:rPr>
        <w:t xml:space="preserve">In either case, the </w:t>
      </w:r>
      <w:r w:rsidR="00F94B8E">
        <w:rPr>
          <w:rFonts w:eastAsia="SimSun"/>
          <w:lang w:eastAsia="zh-CN"/>
        </w:rPr>
        <w:t>RRM measurement prediction</w:t>
      </w:r>
      <w:r w:rsidR="00BF14EB">
        <w:rPr>
          <w:rFonts w:eastAsia="SimSun"/>
          <w:lang w:eastAsia="zh-CN"/>
        </w:rPr>
        <w:t xml:space="preserve"> conducted by UE or NW</w:t>
      </w:r>
      <w:r w:rsidR="00F94B8E">
        <w:rPr>
          <w:rFonts w:eastAsia="SimSun"/>
          <w:lang w:eastAsia="zh-CN"/>
        </w:rPr>
        <w:t xml:space="preserve"> can be beneficial for the </w:t>
      </w:r>
      <w:r w:rsidR="00BF14EB">
        <w:rPr>
          <w:rFonts w:eastAsia="SimSun"/>
          <w:lang w:eastAsia="zh-CN"/>
        </w:rPr>
        <w:t>NW</w:t>
      </w:r>
      <w:r w:rsidR="00F94B8E">
        <w:rPr>
          <w:rFonts w:eastAsia="SimSun"/>
          <w:lang w:eastAsia="zh-CN"/>
        </w:rPr>
        <w:t xml:space="preserve"> in determining the mobility related configuration/decision (e.g., beam management, handover). For example, it can be used by the</w:t>
      </w:r>
      <w:r w:rsidR="00F94B8E">
        <w:rPr>
          <w:rStyle w:val="ui-provider"/>
        </w:rPr>
        <w:t xml:space="preserve"> network to decide which beams to configure. Predictions at the NW-side can be used by the network to make handover decisions efficiently for example to reduce ping-pong effect.</w:t>
      </w:r>
    </w:p>
    <w:p w14:paraId="7F95EF88" w14:textId="18502F04" w:rsidR="00386E5B" w:rsidRPr="00BF14EB" w:rsidRDefault="00BF14EB" w:rsidP="00386E5B">
      <w:pPr>
        <w:rPr>
          <w:rFonts w:eastAsia="SimSun"/>
          <w:b/>
          <w:bCs/>
          <w:lang w:eastAsia="zh-CN"/>
        </w:rPr>
      </w:pPr>
      <w:r w:rsidRPr="00BE6BD0">
        <w:rPr>
          <w:rStyle w:val="ui-provider"/>
          <w:b/>
          <w:bCs/>
        </w:rPr>
        <w:t xml:space="preserve">Observation 1: The </w:t>
      </w:r>
      <w:r w:rsidRPr="00BE6BD0">
        <w:rPr>
          <w:rFonts w:eastAsia="SimSun"/>
          <w:b/>
          <w:bCs/>
          <w:lang w:eastAsia="zh-CN"/>
        </w:rPr>
        <w:t>RRM measurement prediction conducted by UE or NW can be beneficial for the NW in determining the mobility related configuration/decision (e.g., beam management, handover).</w:t>
      </w:r>
    </w:p>
    <w:p w14:paraId="7CE2857B" w14:textId="490B2FEC" w:rsidR="00FE30AD" w:rsidRPr="003D16DA" w:rsidRDefault="00FE30AD" w:rsidP="00B57BF5">
      <w:pPr>
        <w:rPr>
          <w:rFonts w:eastAsia="SimSun"/>
          <w:b/>
          <w:bCs/>
          <w:u w:val="single"/>
          <w:lang w:eastAsia="zh-CN"/>
        </w:rPr>
      </w:pPr>
      <w:r w:rsidRPr="003D16DA">
        <w:rPr>
          <w:rFonts w:eastAsia="SimSun"/>
          <w:b/>
          <w:bCs/>
          <w:u w:val="single"/>
          <w:lang w:eastAsia="zh-CN"/>
        </w:rPr>
        <w:lastRenderedPageBreak/>
        <w:t>UE-side RRM measurement prediction</w:t>
      </w:r>
    </w:p>
    <w:p w14:paraId="1D80D17B" w14:textId="36E91DA2" w:rsidR="00BA2399" w:rsidRPr="00D47DB9" w:rsidRDefault="005605C2" w:rsidP="00B57BF5">
      <w:pPr>
        <w:rPr>
          <w:bCs/>
        </w:rPr>
      </w:pPr>
      <w:r w:rsidRPr="00D47DB9">
        <w:rPr>
          <w:bCs/>
        </w:rPr>
        <w:t>As the RRM</w:t>
      </w:r>
      <w:r w:rsidR="00602612" w:rsidRPr="00D47DB9">
        <w:rPr>
          <w:bCs/>
        </w:rPr>
        <w:t xml:space="preserve"> measurements </w:t>
      </w:r>
      <w:r w:rsidR="00CA445C" w:rsidRPr="00D47DB9">
        <w:rPr>
          <w:bCs/>
        </w:rPr>
        <w:t>are</w:t>
      </w:r>
      <w:r w:rsidR="00602612" w:rsidRPr="00D47DB9">
        <w:rPr>
          <w:bCs/>
        </w:rPr>
        <w:t xml:space="preserve"> a</w:t>
      </w:r>
      <w:r w:rsidR="00CA445C" w:rsidRPr="00D47DB9">
        <w:rPr>
          <w:bCs/>
        </w:rPr>
        <w:t xml:space="preserve"> function of</w:t>
      </w:r>
      <w:r w:rsidR="00602612" w:rsidRPr="00D47DB9">
        <w:rPr>
          <w:bCs/>
        </w:rPr>
        <w:t xml:space="preserve"> UE, </w:t>
      </w:r>
      <w:r w:rsidR="00405C34" w:rsidRPr="00D47DB9">
        <w:rPr>
          <w:bCs/>
        </w:rPr>
        <w:t>th</w:t>
      </w:r>
      <w:r w:rsidR="00602612" w:rsidRPr="00D47DB9">
        <w:rPr>
          <w:bCs/>
        </w:rPr>
        <w:t>erefore</w:t>
      </w:r>
      <w:r w:rsidR="00283CB8" w:rsidRPr="00D47DB9">
        <w:rPr>
          <w:bCs/>
        </w:rPr>
        <w:t>,</w:t>
      </w:r>
      <w:r w:rsidR="00602612" w:rsidRPr="00D47DB9">
        <w:rPr>
          <w:bCs/>
        </w:rPr>
        <w:t xml:space="preserve"> </w:t>
      </w:r>
      <w:r w:rsidRPr="00D47DB9">
        <w:rPr>
          <w:bCs/>
        </w:rPr>
        <w:t xml:space="preserve">it would be logical to consider </w:t>
      </w:r>
      <w:r w:rsidR="00602612" w:rsidRPr="00D47DB9">
        <w:rPr>
          <w:bCs/>
        </w:rPr>
        <w:t>UE-sided measurement prediction</w:t>
      </w:r>
      <w:r w:rsidRPr="00D47DB9">
        <w:rPr>
          <w:bCs/>
        </w:rPr>
        <w:t xml:space="preserve"> </w:t>
      </w:r>
      <w:r w:rsidR="00602612" w:rsidRPr="00D47DB9">
        <w:rPr>
          <w:bCs/>
        </w:rPr>
        <w:t>as</w:t>
      </w:r>
      <w:r w:rsidR="00405C34" w:rsidRPr="00D47DB9">
        <w:rPr>
          <w:bCs/>
        </w:rPr>
        <w:t xml:space="preserve"> </w:t>
      </w:r>
      <w:r w:rsidR="00602612" w:rsidRPr="00D47DB9">
        <w:rPr>
          <w:bCs/>
        </w:rPr>
        <w:t xml:space="preserve">the </w:t>
      </w:r>
      <w:r w:rsidR="00405C34" w:rsidRPr="00D47DB9">
        <w:rPr>
          <w:bCs/>
        </w:rPr>
        <w:t xml:space="preserve">starting </w:t>
      </w:r>
      <w:r w:rsidR="00602612" w:rsidRPr="00D47DB9">
        <w:rPr>
          <w:bCs/>
        </w:rPr>
        <w:t xml:space="preserve">point </w:t>
      </w:r>
      <w:r w:rsidR="00405C34" w:rsidRPr="00D47DB9">
        <w:rPr>
          <w:bCs/>
        </w:rPr>
        <w:t xml:space="preserve">for </w:t>
      </w:r>
      <w:r w:rsidR="00602612" w:rsidRPr="00D47DB9">
        <w:rPr>
          <w:bCs/>
        </w:rPr>
        <w:t>this</w:t>
      </w:r>
      <w:r w:rsidR="00405C34" w:rsidRPr="00D47DB9">
        <w:rPr>
          <w:bCs/>
        </w:rPr>
        <w:t xml:space="preserve"> </w:t>
      </w:r>
      <w:r w:rsidR="00602612" w:rsidRPr="00D47DB9">
        <w:rPr>
          <w:bCs/>
        </w:rPr>
        <w:t>agenda item</w:t>
      </w:r>
      <w:r w:rsidR="00405C34" w:rsidRPr="00D47DB9">
        <w:rPr>
          <w:bCs/>
        </w:rPr>
        <w:t xml:space="preserve">. </w:t>
      </w:r>
      <w:r w:rsidR="004A369E" w:rsidRPr="00D47DB9">
        <w:rPr>
          <w:bCs/>
        </w:rPr>
        <w:t>NW-sided measurement prediction</w:t>
      </w:r>
      <w:r w:rsidR="00367032" w:rsidRPr="00D47DB9">
        <w:rPr>
          <w:bCs/>
        </w:rPr>
        <w:t xml:space="preserve"> can be studied after some</w:t>
      </w:r>
      <w:r w:rsidR="00DA6486" w:rsidRPr="00D47DB9">
        <w:rPr>
          <w:bCs/>
        </w:rPr>
        <w:t xml:space="preserve"> progress on UE-sided measurement prediction</w:t>
      </w:r>
      <w:r w:rsidR="005445B6" w:rsidRPr="00D47DB9">
        <w:rPr>
          <w:bCs/>
        </w:rPr>
        <w:t xml:space="preserve"> has been made</w:t>
      </w:r>
      <w:r w:rsidR="00DA6486" w:rsidRPr="00D47DB9">
        <w:rPr>
          <w:bCs/>
        </w:rPr>
        <w:t>.</w:t>
      </w:r>
      <w:r w:rsidR="00D47DB9" w:rsidRPr="00D47DB9">
        <w:rPr>
          <w:bCs/>
        </w:rPr>
        <w:t xml:space="preserve"> </w:t>
      </w:r>
      <w:r w:rsidR="00D47DB9" w:rsidRPr="00D47DB9">
        <w:rPr>
          <w:bCs/>
        </w:rPr>
        <w:t>Besides, RR</w:t>
      </w:r>
      <w:r w:rsidR="00D47DB9">
        <w:rPr>
          <w:bCs/>
        </w:rPr>
        <w:t>M</w:t>
      </w:r>
      <w:r w:rsidR="00D47DB9" w:rsidRPr="00D47DB9">
        <w:rPr>
          <w:bCs/>
        </w:rPr>
        <w:t xml:space="preserve"> measurement prediction using UE-sided model has more relevance with RAN2 specification, while NW-sided model has more RAN3/SA impacts.</w:t>
      </w:r>
    </w:p>
    <w:p w14:paraId="4A0D107A" w14:textId="6875178F" w:rsidR="00BA2399" w:rsidRPr="0063588B" w:rsidRDefault="00405C34" w:rsidP="00B57BF5">
      <w:pPr>
        <w:rPr>
          <w:rFonts w:eastAsia="SimSun"/>
          <w:b/>
          <w:bCs/>
          <w:lang w:eastAsia="zh-CN"/>
        </w:rPr>
      </w:pPr>
      <w:r w:rsidRPr="0063588B">
        <w:rPr>
          <w:rFonts w:eastAsia="SimSun"/>
          <w:b/>
          <w:bCs/>
          <w:lang w:eastAsia="zh-CN"/>
        </w:rPr>
        <w:t xml:space="preserve">Proposal 1: </w:t>
      </w:r>
      <w:r w:rsidR="00D47DB9">
        <w:rPr>
          <w:rFonts w:eastAsia="SimSun"/>
          <w:b/>
          <w:bCs/>
          <w:lang w:eastAsia="zh-CN"/>
        </w:rPr>
        <w:t xml:space="preserve">From RAN2 point of view, </w:t>
      </w:r>
      <w:r w:rsidRPr="0063588B">
        <w:rPr>
          <w:rFonts w:eastAsia="SimSun"/>
          <w:b/>
          <w:bCs/>
          <w:lang w:eastAsia="zh-CN"/>
        </w:rPr>
        <w:t>RRM measurement prediction</w:t>
      </w:r>
      <w:r w:rsidR="00FE1ED0">
        <w:rPr>
          <w:rFonts w:eastAsia="SimSun"/>
          <w:b/>
          <w:bCs/>
          <w:lang w:eastAsia="zh-CN"/>
        </w:rPr>
        <w:t xml:space="preserve"> using UE-sided model</w:t>
      </w:r>
      <w:r w:rsidRPr="0063588B">
        <w:rPr>
          <w:rFonts w:eastAsia="SimSun"/>
          <w:b/>
          <w:bCs/>
          <w:lang w:eastAsia="zh-CN"/>
        </w:rPr>
        <w:t xml:space="preserve"> is the starting point</w:t>
      </w:r>
      <w:r w:rsidR="00786646">
        <w:rPr>
          <w:rFonts w:eastAsia="SimSun"/>
          <w:b/>
          <w:bCs/>
          <w:lang w:eastAsia="zh-CN"/>
        </w:rPr>
        <w:t>.</w:t>
      </w:r>
    </w:p>
    <w:p w14:paraId="12FA8033" w14:textId="6E31000D" w:rsidR="00F02D44" w:rsidRDefault="00B569E4" w:rsidP="00F02D44">
      <w:pPr>
        <w:rPr>
          <w:bCs/>
        </w:rPr>
      </w:pPr>
      <w:r w:rsidRPr="773509D8">
        <w:rPr>
          <w:rFonts w:eastAsia="SimSun"/>
          <w:lang w:eastAsia="zh-CN"/>
        </w:rPr>
        <w:t>Two possible approaches that are being</w:t>
      </w:r>
      <w:r w:rsidRPr="39593403">
        <w:rPr>
          <w:rFonts w:eastAsia="SimSun"/>
          <w:lang w:eastAsia="zh-CN"/>
        </w:rPr>
        <w:t xml:space="preserve"> </w:t>
      </w:r>
      <w:r w:rsidRPr="06FC50F0">
        <w:rPr>
          <w:rFonts w:eastAsia="SimSun"/>
          <w:lang w:eastAsia="zh-CN"/>
        </w:rPr>
        <w:t xml:space="preserve">discussed </w:t>
      </w:r>
      <w:r w:rsidRPr="089130E5">
        <w:rPr>
          <w:rFonts w:eastAsia="SimSun"/>
          <w:lang w:eastAsia="zh-CN"/>
        </w:rPr>
        <w:t xml:space="preserve">in this </w:t>
      </w:r>
      <w:r w:rsidRPr="34F78480">
        <w:rPr>
          <w:rFonts w:eastAsia="SimSun"/>
          <w:lang w:eastAsia="zh-CN"/>
        </w:rPr>
        <w:t>study are</w:t>
      </w:r>
      <w:r w:rsidRPr="06FC50F0">
        <w:rPr>
          <w:rFonts w:eastAsia="SimSun"/>
          <w:lang w:eastAsia="zh-CN"/>
        </w:rPr>
        <w:t xml:space="preserve"> </w:t>
      </w:r>
      <w:r w:rsidRPr="2ABA99EC">
        <w:rPr>
          <w:rFonts w:eastAsia="SimSun"/>
          <w:lang w:eastAsia="zh-CN"/>
        </w:rPr>
        <w:t>beam</w:t>
      </w:r>
      <w:r w:rsidRPr="00708373">
        <w:rPr>
          <w:rFonts w:eastAsia="SimSun"/>
          <w:lang w:eastAsia="zh-CN"/>
        </w:rPr>
        <w:t>-level and cell</w:t>
      </w:r>
      <w:r w:rsidRPr="537DB148">
        <w:rPr>
          <w:rFonts w:eastAsia="SimSun"/>
          <w:lang w:eastAsia="zh-CN"/>
        </w:rPr>
        <w:t xml:space="preserve">-level </w:t>
      </w:r>
      <w:r w:rsidRPr="5E4029FF">
        <w:rPr>
          <w:rFonts w:eastAsia="SimSun"/>
          <w:lang w:eastAsia="zh-CN"/>
        </w:rPr>
        <w:t>predictions</w:t>
      </w:r>
      <w:r w:rsidRPr="69BC8C10">
        <w:rPr>
          <w:rFonts w:eastAsia="SimSun"/>
          <w:lang w:eastAsia="zh-CN"/>
        </w:rPr>
        <w:t>.</w:t>
      </w:r>
      <w:r>
        <w:rPr>
          <w:rFonts w:eastAsia="SimSun"/>
          <w:lang w:eastAsia="zh-CN"/>
        </w:rPr>
        <w:t xml:space="preserve"> </w:t>
      </w:r>
      <w:r w:rsidR="00F02D44">
        <w:rPr>
          <w:bCs/>
        </w:rPr>
        <w:t>B</w:t>
      </w:r>
      <w:r w:rsidR="00F02D44" w:rsidRPr="003F61CB">
        <w:rPr>
          <w:bCs/>
        </w:rPr>
        <w:t xml:space="preserve">eam-level measurement </w:t>
      </w:r>
      <w:r w:rsidR="00F02D44">
        <w:rPr>
          <w:bCs/>
        </w:rPr>
        <w:t>predictions</w:t>
      </w:r>
      <w:r w:rsidR="00F02D44" w:rsidRPr="003F61CB">
        <w:rPr>
          <w:bCs/>
        </w:rPr>
        <w:t xml:space="preserve"> </w:t>
      </w:r>
      <w:r w:rsidR="00F02D44">
        <w:rPr>
          <w:rFonts w:hint="eastAsia"/>
          <w:bCs/>
        </w:rPr>
        <w:t>can</w:t>
      </w:r>
      <w:r w:rsidR="00F02D44">
        <w:rPr>
          <w:bCs/>
        </w:rPr>
        <w:t xml:space="preserve"> </w:t>
      </w:r>
      <w:r w:rsidR="00F02D44">
        <w:rPr>
          <w:rFonts w:hint="eastAsia"/>
          <w:bCs/>
        </w:rPr>
        <w:t>be</w:t>
      </w:r>
      <w:r w:rsidR="00F02D44">
        <w:rPr>
          <w:bCs/>
        </w:rPr>
        <w:t xml:space="preserve"> used </w:t>
      </w:r>
      <w:r w:rsidR="00F02D44">
        <w:rPr>
          <w:rFonts w:hint="eastAsia"/>
          <w:bCs/>
        </w:rPr>
        <w:t>for</w:t>
      </w:r>
      <w:r w:rsidR="00F02D44">
        <w:rPr>
          <w:bCs/>
        </w:rPr>
        <w:t xml:space="preserve"> </w:t>
      </w:r>
      <w:r w:rsidR="00F02D44">
        <w:rPr>
          <w:rFonts w:hint="eastAsia"/>
          <w:bCs/>
        </w:rPr>
        <w:t>the</w:t>
      </w:r>
      <w:r w:rsidR="00F02D44">
        <w:rPr>
          <w:bCs/>
        </w:rPr>
        <w:t xml:space="preserve"> </w:t>
      </w:r>
      <w:r w:rsidR="00F02D44">
        <w:rPr>
          <w:rFonts w:hint="eastAsia"/>
          <w:bCs/>
        </w:rPr>
        <w:t>beam</w:t>
      </w:r>
      <w:r w:rsidR="00F02D44">
        <w:rPr>
          <w:bCs/>
        </w:rPr>
        <w:t xml:space="preserve"> selection in case of </w:t>
      </w:r>
      <w:r w:rsidR="00F02D44">
        <w:rPr>
          <w:rFonts w:hint="eastAsia"/>
          <w:bCs/>
        </w:rPr>
        <w:t>mobility.</w:t>
      </w:r>
      <w:r w:rsidR="00F02D44">
        <w:rPr>
          <w:bCs/>
        </w:rPr>
        <w:t xml:space="preserve"> During RACH initial access in a mobility scenario, the UE may select the </w:t>
      </w:r>
      <w:r>
        <w:rPr>
          <w:bCs/>
        </w:rPr>
        <w:t>“</w:t>
      </w:r>
      <w:r w:rsidR="00F02D44">
        <w:rPr>
          <w:bCs/>
        </w:rPr>
        <w:t>best beam</w:t>
      </w:r>
      <w:r>
        <w:rPr>
          <w:bCs/>
        </w:rPr>
        <w:t>”</w:t>
      </w:r>
      <w:r w:rsidR="00F02D44">
        <w:rPr>
          <w:bCs/>
        </w:rPr>
        <w:t xml:space="preserve"> </w:t>
      </w:r>
      <w:r w:rsidR="00A9668B">
        <w:rPr>
          <w:bCs/>
        </w:rPr>
        <w:t xml:space="preserve">in </w:t>
      </w:r>
      <w:r w:rsidR="00F02D44">
        <w:rPr>
          <w:bCs/>
        </w:rPr>
        <w:t xml:space="preserve">the target cell based on the prediction. Thus, measurement prediction can help to </w:t>
      </w:r>
      <w:r w:rsidR="003C4D8E">
        <w:rPr>
          <w:bCs/>
        </w:rPr>
        <w:t xml:space="preserve">reduce </w:t>
      </w:r>
      <w:r w:rsidR="00F02D44">
        <w:rPr>
          <w:bCs/>
        </w:rPr>
        <w:t xml:space="preserve">the </w:t>
      </w:r>
      <w:r>
        <w:rPr>
          <w:bCs/>
        </w:rPr>
        <w:t>number of measurements performed by the UE</w:t>
      </w:r>
      <w:r w:rsidR="00F02D44">
        <w:rPr>
          <w:bCs/>
        </w:rPr>
        <w:t>.</w:t>
      </w:r>
      <w:r>
        <w:rPr>
          <w:bCs/>
        </w:rPr>
        <w:t xml:space="preserve"> Additionally, cell-level measurement prediction </w:t>
      </w:r>
      <w:r w:rsidR="003C4D8E">
        <w:rPr>
          <w:bCs/>
        </w:rPr>
        <w:t xml:space="preserve">such as temporal domain prediction </w:t>
      </w:r>
      <w:r>
        <w:rPr>
          <w:bCs/>
        </w:rPr>
        <w:t xml:space="preserve">can enable </w:t>
      </w:r>
      <w:r w:rsidR="005178D8">
        <w:rPr>
          <w:bCs/>
        </w:rPr>
        <w:t xml:space="preserve">the </w:t>
      </w:r>
      <w:r>
        <w:rPr>
          <w:bCs/>
        </w:rPr>
        <w:t xml:space="preserve">selection of a “best </w:t>
      </w:r>
      <w:r w:rsidR="003C4D8E">
        <w:rPr>
          <w:bCs/>
        </w:rPr>
        <w:t xml:space="preserve">target </w:t>
      </w:r>
      <w:r>
        <w:rPr>
          <w:bCs/>
        </w:rPr>
        <w:t xml:space="preserve">cell” for a potential handover. </w:t>
      </w:r>
      <w:r w:rsidR="003C4D8E">
        <w:rPr>
          <w:bCs/>
        </w:rPr>
        <w:t>Thus,</w:t>
      </w:r>
      <w:r>
        <w:rPr>
          <w:bCs/>
        </w:rPr>
        <w:t xml:space="preserve"> improving the performance of handover</w:t>
      </w:r>
      <w:r w:rsidR="003C4D8E">
        <w:rPr>
          <w:bCs/>
        </w:rPr>
        <w:t xml:space="preserve"> by </w:t>
      </w:r>
      <w:r w:rsidR="005178D8">
        <w:rPr>
          <w:bCs/>
        </w:rPr>
        <w:t>reducing</w:t>
      </w:r>
      <w:r w:rsidR="003C4D8E">
        <w:rPr>
          <w:bCs/>
        </w:rPr>
        <w:t xml:space="preserve"> </w:t>
      </w:r>
      <w:r w:rsidR="005178D8">
        <w:rPr>
          <w:bCs/>
        </w:rPr>
        <w:t xml:space="preserve">the probability of a </w:t>
      </w:r>
      <w:r w:rsidR="003C4D8E">
        <w:rPr>
          <w:bCs/>
        </w:rPr>
        <w:t>handover failure.</w:t>
      </w:r>
    </w:p>
    <w:p w14:paraId="6AA24756" w14:textId="6A763D39" w:rsidR="00BA2399" w:rsidRDefault="00603FEC">
      <w:pPr>
        <w:rPr>
          <w:rFonts w:eastAsia="Arial" w:cs="Arial"/>
          <w:sz w:val="22"/>
          <w:szCs w:val="22"/>
        </w:rPr>
      </w:pPr>
      <w:r>
        <w:rPr>
          <w:rFonts w:eastAsia="SimSun"/>
          <w:lang w:eastAsia="zh-CN"/>
        </w:rPr>
        <w:t xml:space="preserve">For UE-sided RRM measurement prediction, the </w:t>
      </w:r>
      <w:r w:rsidR="00786646">
        <w:rPr>
          <w:rFonts w:eastAsia="SimSun"/>
          <w:lang w:eastAsia="zh-CN"/>
        </w:rPr>
        <w:t xml:space="preserve">UE must be configured by the </w:t>
      </w:r>
      <w:r>
        <w:rPr>
          <w:rFonts w:eastAsia="SimSun"/>
          <w:lang w:eastAsia="zh-CN"/>
        </w:rPr>
        <w:t xml:space="preserve">network </w:t>
      </w:r>
      <w:r w:rsidR="00786646">
        <w:rPr>
          <w:rFonts w:eastAsia="SimSun"/>
          <w:lang w:eastAsia="zh-CN"/>
        </w:rPr>
        <w:t xml:space="preserve">for </w:t>
      </w:r>
      <w:r>
        <w:rPr>
          <w:rFonts w:eastAsia="SimSun"/>
          <w:lang w:eastAsia="zh-CN"/>
        </w:rPr>
        <w:t>predicti</w:t>
      </w:r>
      <w:r w:rsidR="00367032">
        <w:rPr>
          <w:rFonts w:eastAsia="SimSun"/>
          <w:lang w:eastAsia="zh-CN"/>
        </w:rPr>
        <w:t>ng</w:t>
      </w:r>
      <w:r w:rsidR="00786646">
        <w:rPr>
          <w:rFonts w:eastAsia="SimSun"/>
          <w:lang w:eastAsia="zh-CN"/>
        </w:rPr>
        <w:t xml:space="preserve"> </w:t>
      </w:r>
      <w:r w:rsidR="001144E2">
        <w:rPr>
          <w:rFonts w:eastAsia="SimSun"/>
          <w:lang w:eastAsia="zh-CN"/>
        </w:rPr>
        <w:t xml:space="preserve">the measurements </w:t>
      </w:r>
      <w:r w:rsidR="00786646">
        <w:rPr>
          <w:rFonts w:eastAsia="SimSun"/>
          <w:lang w:eastAsia="zh-CN"/>
        </w:rPr>
        <w:t xml:space="preserve">which </w:t>
      </w:r>
      <w:r w:rsidR="001144E2">
        <w:rPr>
          <w:rFonts w:eastAsia="SimSun"/>
          <w:lang w:eastAsia="zh-CN"/>
        </w:rPr>
        <w:t xml:space="preserve">may vary </w:t>
      </w:r>
      <w:r w:rsidR="00786646">
        <w:rPr>
          <w:rFonts w:eastAsia="SimSun"/>
          <w:lang w:eastAsia="zh-CN"/>
        </w:rPr>
        <w:t>depend</w:t>
      </w:r>
      <w:r w:rsidR="001144E2">
        <w:rPr>
          <w:rFonts w:eastAsia="SimSun"/>
          <w:lang w:eastAsia="zh-CN"/>
        </w:rPr>
        <w:t>ing</w:t>
      </w:r>
      <w:r w:rsidR="00786646">
        <w:rPr>
          <w:rFonts w:eastAsia="SimSun"/>
          <w:lang w:eastAsia="zh-CN"/>
        </w:rPr>
        <w:t xml:space="preserve"> on the </w:t>
      </w:r>
      <w:r w:rsidR="001144E2">
        <w:rPr>
          <w:rFonts w:eastAsia="SimSun"/>
          <w:lang w:eastAsia="zh-CN"/>
        </w:rPr>
        <w:t xml:space="preserve">different </w:t>
      </w:r>
      <w:r w:rsidR="00786646">
        <w:rPr>
          <w:rFonts w:eastAsia="SimSun"/>
          <w:lang w:eastAsia="zh-CN"/>
        </w:rPr>
        <w:t>cases of measurement prediction such as</w:t>
      </w:r>
      <w:r>
        <w:rPr>
          <w:rFonts w:eastAsia="SimSun"/>
          <w:lang w:eastAsia="zh-CN"/>
        </w:rPr>
        <w:t xml:space="preserve"> </w:t>
      </w:r>
      <w:r w:rsidR="00786646">
        <w:rPr>
          <w:rFonts w:eastAsia="SimSun"/>
          <w:lang w:eastAsia="zh-CN"/>
        </w:rPr>
        <w:t>spatial/</w:t>
      </w:r>
      <w:r>
        <w:rPr>
          <w:rFonts w:eastAsia="SimSun"/>
          <w:lang w:eastAsia="zh-CN"/>
        </w:rPr>
        <w:t>temporal domain prediction</w:t>
      </w:r>
      <w:r w:rsidR="00786646">
        <w:rPr>
          <w:rFonts w:eastAsia="SimSun"/>
          <w:lang w:eastAsia="zh-CN"/>
        </w:rPr>
        <w:t xml:space="preserve"> and their further classification</w:t>
      </w:r>
      <w:r w:rsidR="00367032">
        <w:rPr>
          <w:rFonts w:eastAsia="SimSun"/>
          <w:lang w:eastAsia="zh-CN"/>
        </w:rPr>
        <w:t>s</w:t>
      </w:r>
      <w:r w:rsidR="00786646">
        <w:rPr>
          <w:rFonts w:eastAsia="SimSun"/>
          <w:lang w:eastAsia="zh-CN"/>
        </w:rPr>
        <w:t>.</w:t>
      </w:r>
      <w:r w:rsidR="00C741FC">
        <w:rPr>
          <w:rFonts w:eastAsia="SimSun"/>
          <w:lang w:eastAsia="zh-CN"/>
        </w:rPr>
        <w:t xml:space="preserve"> </w:t>
      </w:r>
      <w:r w:rsidR="3D9B683C" w:rsidRPr="2AC9123C">
        <w:rPr>
          <w:rFonts w:eastAsia="SimSun"/>
          <w:lang w:eastAsia="zh-CN"/>
        </w:rPr>
        <w:t xml:space="preserve">Beam level measurements are </w:t>
      </w:r>
      <w:r w:rsidR="3D9B683C" w:rsidRPr="4E1B2843">
        <w:rPr>
          <w:rFonts w:eastAsia="SimSun"/>
          <w:lang w:eastAsia="zh-CN"/>
        </w:rPr>
        <w:t xml:space="preserve">generated </w:t>
      </w:r>
      <w:r w:rsidR="3D9B683C" w:rsidRPr="43EC1E87">
        <w:rPr>
          <w:rFonts w:eastAsia="SimSun"/>
          <w:lang w:eastAsia="zh-CN"/>
        </w:rPr>
        <w:t xml:space="preserve">directly from the </w:t>
      </w:r>
      <w:r w:rsidR="3D9B683C" w:rsidRPr="02768D90">
        <w:rPr>
          <w:rFonts w:eastAsia="SimSun"/>
          <w:lang w:eastAsia="zh-CN"/>
        </w:rPr>
        <w:t xml:space="preserve">L1 </w:t>
      </w:r>
      <w:r w:rsidR="3D9B683C" w:rsidRPr="7128475B">
        <w:rPr>
          <w:rFonts w:eastAsia="SimSun"/>
          <w:lang w:eastAsia="zh-CN"/>
        </w:rPr>
        <w:t xml:space="preserve">measurements </w:t>
      </w:r>
      <w:r w:rsidR="3D9B683C" w:rsidRPr="40526365">
        <w:rPr>
          <w:rFonts w:eastAsia="SimSun"/>
          <w:lang w:eastAsia="zh-CN"/>
        </w:rPr>
        <w:t xml:space="preserve">and cell level </w:t>
      </w:r>
      <w:r w:rsidR="3D9B683C" w:rsidRPr="2131D736">
        <w:rPr>
          <w:rFonts w:eastAsia="SimSun"/>
          <w:lang w:eastAsia="zh-CN"/>
        </w:rPr>
        <w:t xml:space="preserve">measurements </w:t>
      </w:r>
      <w:r w:rsidR="3D9B683C" w:rsidRPr="76E7C0BC">
        <w:rPr>
          <w:rFonts w:eastAsia="SimSun"/>
          <w:lang w:eastAsia="zh-CN"/>
        </w:rPr>
        <w:t xml:space="preserve">are </w:t>
      </w:r>
      <w:r w:rsidR="3D9B683C" w:rsidRPr="05B48746">
        <w:rPr>
          <w:rFonts w:eastAsia="SimSun"/>
          <w:lang w:eastAsia="zh-CN"/>
        </w:rPr>
        <w:t xml:space="preserve">derived from the </w:t>
      </w:r>
      <w:r w:rsidR="3D9B683C" w:rsidRPr="0A524413">
        <w:rPr>
          <w:rFonts w:eastAsia="SimSun"/>
          <w:lang w:eastAsia="zh-CN"/>
        </w:rPr>
        <w:t xml:space="preserve">L1 measurements </w:t>
      </w:r>
      <w:r w:rsidR="3D9B683C" w:rsidRPr="5235E79E">
        <w:rPr>
          <w:rFonts w:eastAsia="SimSun"/>
          <w:lang w:eastAsia="zh-CN"/>
        </w:rPr>
        <w:t xml:space="preserve">using certain </w:t>
      </w:r>
      <w:r w:rsidR="3D9B683C" w:rsidRPr="3E44071B">
        <w:rPr>
          <w:rFonts w:eastAsia="SimSun"/>
          <w:lang w:eastAsia="zh-CN"/>
        </w:rPr>
        <w:t xml:space="preserve">rules. </w:t>
      </w:r>
      <w:r w:rsidR="2A159DDE" w:rsidRPr="64EE3B54">
        <w:rPr>
          <w:rFonts w:eastAsia="SimSun"/>
          <w:lang w:eastAsia="zh-CN"/>
        </w:rPr>
        <w:t xml:space="preserve">From beam management </w:t>
      </w:r>
      <w:r w:rsidR="2A159DDE" w:rsidRPr="448E37A8">
        <w:rPr>
          <w:rFonts w:eastAsia="SimSun"/>
          <w:lang w:eastAsia="zh-CN"/>
        </w:rPr>
        <w:t xml:space="preserve">in </w:t>
      </w:r>
      <w:r w:rsidR="2A159DDE" w:rsidRPr="35C8618B">
        <w:rPr>
          <w:rFonts w:eastAsia="SimSun"/>
          <w:lang w:eastAsia="zh-CN"/>
        </w:rPr>
        <w:t xml:space="preserve">AI/ML for air </w:t>
      </w:r>
      <w:r w:rsidR="2A159DDE" w:rsidRPr="08FCCB67">
        <w:rPr>
          <w:rFonts w:eastAsia="SimSun"/>
          <w:lang w:eastAsia="zh-CN"/>
        </w:rPr>
        <w:t xml:space="preserve">interface: </w:t>
      </w:r>
      <w:r w:rsidR="64581012" w:rsidRPr="08FCCB67">
        <w:rPr>
          <w:rFonts w:eastAsia="SimSun"/>
          <w:lang w:eastAsia="zh-CN"/>
        </w:rPr>
        <w:t>A</w:t>
      </w:r>
      <w:r w:rsidR="64581012" w:rsidRPr="0BB13CE1">
        <w:rPr>
          <w:rFonts w:eastAsia="SimSun"/>
          <w:lang w:eastAsia="zh-CN"/>
        </w:rPr>
        <w:t xml:space="preserve"> </w:t>
      </w:r>
      <w:r w:rsidR="00C741FC" w:rsidRPr="0BB13CE1">
        <w:rPr>
          <w:rFonts w:eastAsia="SimSun"/>
          <w:lang w:eastAsia="zh-CN"/>
        </w:rPr>
        <w:t>set</w:t>
      </w:r>
      <w:r w:rsidR="00C741FC">
        <w:rPr>
          <w:rFonts w:eastAsia="SimSun"/>
          <w:lang w:eastAsia="zh-CN"/>
        </w:rPr>
        <w:t xml:space="preserve"> of beams i.e., set </w:t>
      </w:r>
      <w:r w:rsidR="75C44953" w:rsidRPr="34D241B3">
        <w:rPr>
          <w:rFonts w:eastAsia="SimSun"/>
          <w:lang w:eastAsia="zh-CN"/>
        </w:rPr>
        <w:t>B</w:t>
      </w:r>
      <w:r w:rsidR="00C741FC">
        <w:rPr>
          <w:rFonts w:eastAsia="SimSun"/>
          <w:lang w:eastAsia="zh-CN"/>
        </w:rPr>
        <w:t xml:space="preserve">, is used as an input to predict a set of beams i.e., set </w:t>
      </w:r>
      <w:r w:rsidR="6086DF85" w:rsidRPr="64ADA51B">
        <w:rPr>
          <w:rFonts w:eastAsia="SimSun"/>
          <w:lang w:eastAsia="zh-CN"/>
        </w:rPr>
        <w:t>A</w:t>
      </w:r>
      <w:r w:rsidR="00C741FC">
        <w:rPr>
          <w:rFonts w:eastAsia="SimSun"/>
          <w:lang w:eastAsia="zh-CN"/>
        </w:rPr>
        <w:t xml:space="preserve">. For temporal or spatial domain prediction, the network provides a configuration of set </w:t>
      </w:r>
      <w:r w:rsidR="2A269F0C" w:rsidRPr="4FE35EAE">
        <w:rPr>
          <w:rFonts w:eastAsia="SimSun"/>
          <w:lang w:eastAsia="zh-CN"/>
        </w:rPr>
        <w:t>B</w:t>
      </w:r>
      <w:r w:rsidR="00C741FC">
        <w:rPr>
          <w:rFonts w:eastAsia="SimSun"/>
          <w:lang w:eastAsia="zh-CN"/>
        </w:rPr>
        <w:t xml:space="preserve"> beams for the UE to measure</w:t>
      </w:r>
      <w:r w:rsidR="00E603FC">
        <w:rPr>
          <w:rFonts w:eastAsia="SimSun"/>
          <w:lang w:eastAsia="zh-CN"/>
        </w:rPr>
        <w:t xml:space="preserve">, which is used for inference for the UE-side model and </w:t>
      </w:r>
      <w:r w:rsidR="00BE6BD0">
        <w:rPr>
          <w:rFonts w:eastAsia="SimSun"/>
          <w:lang w:eastAsia="zh-CN"/>
        </w:rPr>
        <w:t>t</w:t>
      </w:r>
      <w:r w:rsidR="00BE6BD0">
        <w:rPr>
          <w:rFonts w:eastAsia="SimSun"/>
        </w:rPr>
        <w:t>hus</w:t>
      </w:r>
      <w:r w:rsidR="00E603FC">
        <w:rPr>
          <w:rFonts w:eastAsia="SimSun"/>
          <w:lang w:eastAsia="zh-CN"/>
        </w:rPr>
        <w:t xml:space="preserve"> set </w:t>
      </w:r>
      <w:r w:rsidR="63B09F6F" w:rsidRPr="4FE35EAE">
        <w:rPr>
          <w:rFonts w:eastAsia="SimSun"/>
          <w:lang w:eastAsia="zh-CN"/>
        </w:rPr>
        <w:t>A</w:t>
      </w:r>
      <w:r w:rsidR="00E603FC">
        <w:rPr>
          <w:rFonts w:eastAsia="SimSun"/>
          <w:lang w:eastAsia="zh-CN"/>
        </w:rPr>
        <w:t xml:space="preserve"> is predicted. Another possible scenario can be when the network provides a configuration of set </w:t>
      </w:r>
      <w:r w:rsidR="4D78B513" w:rsidRPr="34D241B3">
        <w:rPr>
          <w:rFonts w:eastAsia="SimSun"/>
          <w:lang w:eastAsia="zh-CN"/>
        </w:rPr>
        <w:t>B</w:t>
      </w:r>
      <w:r w:rsidR="00E603FC">
        <w:rPr>
          <w:rFonts w:eastAsia="SimSun"/>
          <w:lang w:eastAsia="zh-CN"/>
        </w:rPr>
        <w:t xml:space="preserve"> and set B, when set B is not a subset of set A. </w:t>
      </w:r>
      <w:r w:rsidR="05A2A977" w:rsidRPr="00B569E4">
        <w:rPr>
          <w:rFonts w:eastAsia="SimSun"/>
          <w:lang w:eastAsia="zh-CN"/>
        </w:rPr>
        <w:t>For</w:t>
      </w:r>
      <w:r w:rsidR="5C8E223F" w:rsidRPr="00B569E4">
        <w:rPr>
          <w:rFonts w:eastAsia="SimSun"/>
          <w:lang w:eastAsia="zh-CN"/>
        </w:rPr>
        <w:t xml:space="preserve"> beam and cell level measurements, intra and inter-cell</w:t>
      </w:r>
      <w:r w:rsidR="468DB600" w:rsidRPr="00B569E4">
        <w:rPr>
          <w:rFonts w:eastAsia="SimSun"/>
          <w:lang w:eastAsia="zh-CN"/>
        </w:rPr>
        <w:t xml:space="preserve"> </w:t>
      </w:r>
      <w:r w:rsidR="05A2A977" w:rsidRPr="00B569E4">
        <w:rPr>
          <w:rFonts w:eastAsia="SimSun"/>
          <w:lang w:eastAsia="zh-CN"/>
        </w:rPr>
        <w:t xml:space="preserve">spatial domain measurement predictions, </w:t>
      </w:r>
      <w:r w:rsidR="647C1412" w:rsidRPr="00B569E4">
        <w:rPr>
          <w:rFonts w:eastAsia="SimSun"/>
          <w:lang w:eastAsia="zh-CN"/>
        </w:rPr>
        <w:t xml:space="preserve">will </w:t>
      </w:r>
      <w:r w:rsidR="05A2A977" w:rsidRPr="00B569E4">
        <w:rPr>
          <w:rFonts w:eastAsia="SimSun"/>
          <w:lang w:eastAsia="zh-CN"/>
        </w:rPr>
        <w:t>be considered</w:t>
      </w:r>
      <w:r w:rsidR="59597A34" w:rsidRPr="00B569E4">
        <w:rPr>
          <w:rFonts w:eastAsia="SimSun"/>
          <w:lang w:eastAsia="zh-CN"/>
        </w:rPr>
        <w:t xml:space="preserve"> in this study</w:t>
      </w:r>
      <w:r w:rsidR="05A2A977" w:rsidRPr="00B569E4">
        <w:rPr>
          <w:rFonts w:eastAsia="SimSun"/>
          <w:lang w:eastAsia="zh-CN"/>
        </w:rPr>
        <w:t>.</w:t>
      </w:r>
      <w:r w:rsidR="547A851E" w:rsidRPr="00B569E4">
        <w:rPr>
          <w:rFonts w:eastAsia="SimSun"/>
          <w:lang w:eastAsia="zh-CN"/>
        </w:rPr>
        <w:t xml:space="preserve"> </w:t>
      </w:r>
      <w:r w:rsidR="232F848E" w:rsidRPr="00B569E4">
        <w:rPr>
          <w:rFonts w:eastAsia="SimSun"/>
          <w:lang w:eastAsia="zh-CN"/>
        </w:rPr>
        <w:t>As</w:t>
      </w:r>
      <w:r w:rsidR="1C37841C" w:rsidRPr="00B569E4">
        <w:rPr>
          <w:rFonts w:eastAsia="SimSun"/>
          <w:lang w:eastAsia="zh-CN"/>
        </w:rPr>
        <w:t xml:space="preserve"> ce</w:t>
      </w:r>
      <w:r w:rsidR="547A851E" w:rsidRPr="00B569E4">
        <w:rPr>
          <w:rFonts w:eastAsia="SimSun"/>
          <w:lang w:eastAsia="zh-CN"/>
        </w:rPr>
        <w:t>ll-level measurements is the focus of this study</w:t>
      </w:r>
      <w:r w:rsidR="1FDAC05B" w:rsidRPr="00B569E4">
        <w:rPr>
          <w:rFonts w:eastAsia="SimSun"/>
          <w:lang w:eastAsia="zh-CN"/>
        </w:rPr>
        <w:t xml:space="preserve">, they can be either generated or predicted based on the beam-level or cell-level inputs. </w:t>
      </w:r>
      <w:r w:rsidR="26672550" w:rsidRPr="00B569E4">
        <w:rPr>
          <w:rFonts w:eastAsia="SimSun"/>
          <w:lang w:eastAsia="zh-CN"/>
        </w:rPr>
        <w:t xml:space="preserve">RAN2 </w:t>
      </w:r>
      <w:r w:rsidR="1FDAC05B" w:rsidRPr="00B569E4">
        <w:rPr>
          <w:rFonts w:eastAsia="SimSun"/>
          <w:lang w:eastAsia="zh-CN"/>
        </w:rPr>
        <w:t>a</w:t>
      </w:r>
      <w:r w:rsidR="633EF97A" w:rsidRPr="00B569E4">
        <w:rPr>
          <w:rFonts w:eastAsia="SimSun"/>
          <w:lang w:eastAsia="zh-CN"/>
        </w:rPr>
        <w:t xml:space="preserve">greement </w:t>
      </w:r>
      <w:r w:rsidR="06DF878E" w:rsidRPr="00B569E4">
        <w:rPr>
          <w:rFonts w:eastAsia="SimSun"/>
          <w:lang w:eastAsia="zh-CN"/>
        </w:rPr>
        <w:t>lists three possible cases for cell-level RRM measurement prediction:</w:t>
      </w:r>
    </w:p>
    <w:p w14:paraId="596C42A1" w14:textId="0DD8DFF3" w:rsidR="00D4002E" w:rsidRPr="00F4688A"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BE6BD0">
        <w:rPr>
          <w:rFonts w:ascii="Times New Roman" w:eastAsiaTheme="minorEastAsia" w:hAnsi="Times New Roman" w:cs="Times New Roman"/>
          <w:i w:val="0"/>
          <w:color w:val="17365D" w:themeColor="text2" w:themeShade="BF"/>
        </w:rPr>
        <w:t>Case</w:t>
      </w:r>
      <w:r w:rsidRPr="00F4688A">
        <w:rPr>
          <w:rFonts w:ascii="Times New Roman" w:hAnsi="Times New Roman" w:cs="Times New Roman"/>
          <w:i w:val="0"/>
          <w:iCs/>
          <w:color w:val="17365D" w:themeColor="text2" w:themeShade="BF"/>
        </w:rPr>
        <w:t xml:space="preserve"> 1: To predict beam level results, then generate cell level results based on the predicted beam </w:t>
      </w:r>
      <w:proofErr w:type="gramStart"/>
      <w:r w:rsidRPr="00F4688A">
        <w:rPr>
          <w:rFonts w:ascii="Times New Roman" w:hAnsi="Times New Roman" w:cs="Times New Roman"/>
          <w:i w:val="0"/>
          <w:iCs/>
          <w:color w:val="17365D" w:themeColor="text2" w:themeShade="BF"/>
        </w:rPr>
        <w:t>results;</w:t>
      </w:r>
      <w:proofErr w:type="gramEnd"/>
      <w:r w:rsidRPr="00F4688A">
        <w:rPr>
          <w:rFonts w:ascii="Times New Roman" w:hAnsi="Times New Roman" w:cs="Times New Roman"/>
          <w:i w:val="0"/>
          <w:iCs/>
          <w:color w:val="17365D" w:themeColor="text2" w:themeShade="BF"/>
        </w:rPr>
        <w:t xml:space="preserve"> </w:t>
      </w:r>
    </w:p>
    <w:p w14:paraId="2944FBAC" w14:textId="30D37231" w:rsidR="00D4002E" w:rsidRPr="00F4688A"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Case 2: To directly predict cell level results based on cell level results.</w:t>
      </w:r>
    </w:p>
    <w:p w14:paraId="5677BF83" w14:textId="483EA404" w:rsidR="00D4002E" w:rsidRPr="00F4688A" w:rsidRDefault="00D4002E" w:rsidP="00D4002E">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Case 3: To directly predict cell level results based on beam level </w:t>
      </w:r>
      <w:proofErr w:type="gramStart"/>
      <w:r w:rsidRPr="00F4688A">
        <w:rPr>
          <w:rFonts w:ascii="Times New Roman" w:hAnsi="Times New Roman" w:cs="Times New Roman"/>
          <w:color w:val="17365D" w:themeColor="text2" w:themeShade="BF"/>
          <w:sz w:val="22"/>
          <w:szCs w:val="22"/>
        </w:rPr>
        <w:t>results</w:t>
      </w:r>
      <w:proofErr w:type="gramEnd"/>
      <w:r w:rsidRPr="00F4688A">
        <w:rPr>
          <w:rFonts w:ascii="Times New Roman" w:hAnsi="Times New Roman" w:cs="Times New Roman"/>
          <w:color w:val="17365D" w:themeColor="text2" w:themeShade="BF"/>
          <w:sz w:val="22"/>
          <w:szCs w:val="22"/>
        </w:rPr>
        <w:t xml:space="preserve"> </w:t>
      </w:r>
    </w:p>
    <w:p w14:paraId="54BBF263" w14:textId="7AE81098" w:rsidR="00D4002E" w:rsidRDefault="00D4002E" w:rsidP="00B57BF5">
      <w:pPr>
        <w:rPr>
          <w:rFonts w:eastAsia="SimSun"/>
          <w:lang w:eastAsia="zh-CN"/>
        </w:rPr>
      </w:pPr>
    </w:p>
    <w:p w14:paraId="3D32962E" w14:textId="3CC4DAF6" w:rsidR="0060678D" w:rsidRPr="0060678D" w:rsidRDefault="0060678D" w:rsidP="00B57BF5">
      <w:pPr>
        <w:rPr>
          <w:rFonts w:eastAsia="SimSun"/>
          <w:b/>
          <w:bCs/>
          <w:lang w:eastAsia="zh-CN"/>
        </w:rPr>
      </w:pPr>
      <w:r w:rsidRPr="0060678D">
        <w:rPr>
          <w:rFonts w:eastAsia="SimSun"/>
          <w:b/>
          <w:bCs/>
          <w:lang w:eastAsia="zh-CN"/>
        </w:rPr>
        <w:t xml:space="preserve">Observations: </w:t>
      </w:r>
    </w:p>
    <w:tbl>
      <w:tblPr>
        <w:tblStyle w:val="TableGrid"/>
        <w:tblW w:w="0" w:type="auto"/>
        <w:tblInd w:w="90" w:type="dxa"/>
        <w:tblLook w:val="04A0" w:firstRow="1" w:lastRow="0" w:firstColumn="1" w:lastColumn="0" w:noHBand="0" w:noVBand="1"/>
      </w:tblPr>
      <w:tblGrid>
        <w:gridCol w:w="1677"/>
        <w:gridCol w:w="1342"/>
        <w:gridCol w:w="2268"/>
        <w:gridCol w:w="2126"/>
        <w:gridCol w:w="2342"/>
      </w:tblGrid>
      <w:tr w:rsidR="525687EC" w14:paraId="2BB17AA3" w14:textId="77777777" w:rsidTr="00D83EFA">
        <w:trPr>
          <w:trHeight w:val="300"/>
        </w:trPr>
        <w:tc>
          <w:tcPr>
            <w:tcW w:w="975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CE1B41" w14:textId="6605EC29"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Spatial domain prediction: Inter-cell (cell X and cell Y)</w:t>
            </w:r>
          </w:p>
        </w:tc>
      </w:tr>
      <w:tr w:rsidR="525687EC" w14:paraId="0F390A41" w14:textId="77777777" w:rsidTr="00090BE3">
        <w:trPr>
          <w:trHeight w:val="30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420985D3" w14:textId="5F1BA771" w:rsidR="525687EC" w:rsidRDefault="525687EC" w:rsidP="525687EC">
            <w:pPr>
              <w:rPr>
                <w:rFonts w:ascii="Times New Roman" w:hAnsi="Times New Roman"/>
                <w:b/>
                <w:bCs/>
                <w:sz w:val="22"/>
                <w:szCs w:val="22"/>
              </w:rPr>
            </w:pPr>
            <w:r w:rsidRPr="525687EC">
              <w:rPr>
                <w:rFonts w:ascii="Times New Roman" w:hAnsi="Times New Roman"/>
                <w:b/>
                <w:bCs/>
                <w:sz w:val="22"/>
                <w:szCs w:val="22"/>
              </w:rPr>
              <w:t xml:space="preserve"> </w:t>
            </w:r>
          </w:p>
        </w:tc>
        <w:tc>
          <w:tcPr>
            <w:tcW w:w="1342" w:type="dxa"/>
            <w:tcBorders>
              <w:top w:val="nil"/>
              <w:left w:val="single" w:sz="8" w:space="0" w:color="auto"/>
              <w:bottom w:val="single" w:sz="8" w:space="0" w:color="auto"/>
              <w:right w:val="single" w:sz="8" w:space="0" w:color="auto"/>
            </w:tcBorders>
            <w:tcMar>
              <w:left w:w="108" w:type="dxa"/>
              <w:right w:w="108" w:type="dxa"/>
            </w:tcMar>
          </w:tcPr>
          <w:p w14:paraId="1C382B3C" w14:textId="6A960C0F"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 xml:space="preserve"> </w:t>
            </w:r>
          </w:p>
        </w:tc>
        <w:tc>
          <w:tcPr>
            <w:tcW w:w="2268" w:type="dxa"/>
            <w:tcBorders>
              <w:top w:val="nil"/>
              <w:left w:val="single" w:sz="8" w:space="0" w:color="auto"/>
              <w:bottom w:val="single" w:sz="8" w:space="0" w:color="auto"/>
              <w:right w:val="single" w:sz="8" w:space="0" w:color="auto"/>
            </w:tcBorders>
            <w:tcMar>
              <w:left w:w="108" w:type="dxa"/>
              <w:right w:w="108" w:type="dxa"/>
            </w:tcMar>
          </w:tcPr>
          <w:p w14:paraId="3EC138F0" w14:textId="77213A9A"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Case 1</w:t>
            </w:r>
          </w:p>
        </w:tc>
        <w:tc>
          <w:tcPr>
            <w:tcW w:w="2126" w:type="dxa"/>
            <w:tcBorders>
              <w:top w:val="nil"/>
              <w:left w:val="single" w:sz="8" w:space="0" w:color="auto"/>
              <w:bottom w:val="single" w:sz="8" w:space="0" w:color="auto"/>
              <w:right w:val="single" w:sz="8" w:space="0" w:color="auto"/>
            </w:tcBorders>
            <w:tcMar>
              <w:left w:w="108" w:type="dxa"/>
              <w:right w:w="108" w:type="dxa"/>
            </w:tcMar>
          </w:tcPr>
          <w:p w14:paraId="2BACD528" w14:textId="120CC779"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Case 2</w:t>
            </w:r>
          </w:p>
        </w:tc>
        <w:tc>
          <w:tcPr>
            <w:tcW w:w="2342" w:type="dxa"/>
            <w:tcBorders>
              <w:top w:val="nil"/>
              <w:left w:val="single" w:sz="8" w:space="0" w:color="auto"/>
              <w:bottom w:val="single" w:sz="8" w:space="0" w:color="auto"/>
              <w:right w:val="single" w:sz="8" w:space="0" w:color="auto"/>
            </w:tcBorders>
            <w:tcMar>
              <w:left w:w="108" w:type="dxa"/>
              <w:right w:w="108" w:type="dxa"/>
            </w:tcMar>
          </w:tcPr>
          <w:p w14:paraId="1E7C47A6" w14:textId="030526DE"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Case 3</w:t>
            </w:r>
          </w:p>
        </w:tc>
      </w:tr>
      <w:tr w:rsidR="525687EC" w14:paraId="1A2B0488" w14:textId="77777777" w:rsidTr="003F41B5">
        <w:trPr>
          <w:trHeight w:val="843"/>
        </w:trPr>
        <w:tc>
          <w:tcPr>
            <w:tcW w:w="1677"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2348A951" w14:textId="23CF1EF9" w:rsidR="525687EC" w:rsidRDefault="525687EC" w:rsidP="525687EC">
            <w:pPr>
              <w:rPr>
                <w:rFonts w:ascii="Times New Roman" w:hAnsi="Times New Roman"/>
                <w:sz w:val="22"/>
                <w:szCs w:val="22"/>
              </w:rPr>
            </w:pPr>
            <w:proofErr w:type="gramStart"/>
            <w:r w:rsidRPr="525687EC">
              <w:rPr>
                <w:rFonts w:ascii="Times New Roman" w:hAnsi="Times New Roman"/>
                <w:b/>
                <w:bCs/>
                <w:sz w:val="22"/>
                <w:szCs w:val="22"/>
              </w:rPr>
              <w:t>Final outcome</w:t>
            </w:r>
            <w:proofErr w:type="gramEnd"/>
            <w:r w:rsidRPr="525687EC">
              <w:rPr>
                <w:rFonts w:ascii="Times New Roman" w:hAnsi="Times New Roman"/>
                <w:sz w:val="22"/>
                <w:szCs w:val="22"/>
              </w:rPr>
              <w:t xml:space="preserve">: </w:t>
            </w:r>
            <w:r w:rsidR="00AA159F">
              <w:rPr>
                <w:rFonts w:ascii="Times New Roman" w:hAnsi="Times New Roman"/>
                <w:sz w:val="22"/>
                <w:szCs w:val="22"/>
              </w:rPr>
              <w:t xml:space="preserve">Predicted </w:t>
            </w:r>
            <w:r w:rsidRPr="525687EC">
              <w:rPr>
                <w:rFonts w:ascii="Times New Roman" w:hAnsi="Times New Roman"/>
                <w:sz w:val="22"/>
                <w:szCs w:val="22"/>
              </w:rPr>
              <w:t>cell-level measurements of cell Y</w:t>
            </w:r>
          </w:p>
        </w:tc>
        <w:tc>
          <w:tcPr>
            <w:tcW w:w="1342" w:type="dxa"/>
            <w:tcBorders>
              <w:top w:val="single" w:sz="8" w:space="0" w:color="auto"/>
              <w:left w:val="single" w:sz="8" w:space="0" w:color="auto"/>
              <w:bottom w:val="single" w:sz="8" w:space="0" w:color="auto"/>
              <w:right w:val="single" w:sz="8" w:space="0" w:color="auto"/>
            </w:tcBorders>
            <w:tcMar>
              <w:left w:w="108" w:type="dxa"/>
              <w:right w:w="108" w:type="dxa"/>
            </w:tcMar>
          </w:tcPr>
          <w:p w14:paraId="266CAE0E" w14:textId="0FD16B9A" w:rsidR="525687EC" w:rsidRDefault="525687EC" w:rsidP="525687EC">
            <w:pPr>
              <w:rPr>
                <w:rFonts w:ascii="Times New Roman" w:hAnsi="Times New Roman"/>
                <w:b/>
                <w:bCs/>
                <w:sz w:val="22"/>
                <w:szCs w:val="22"/>
              </w:rPr>
            </w:pPr>
            <w:r w:rsidRPr="525687EC">
              <w:rPr>
                <w:rFonts w:ascii="Times New Roman" w:hAnsi="Times New Roman"/>
                <w:b/>
                <w:bCs/>
                <w:sz w:val="22"/>
                <w:szCs w:val="22"/>
              </w:rPr>
              <w:t>Input</w:t>
            </w:r>
          </w:p>
        </w:tc>
        <w:tc>
          <w:tcPr>
            <w:tcW w:w="2268" w:type="dxa"/>
            <w:tcBorders>
              <w:top w:val="single" w:sz="8" w:space="0" w:color="auto"/>
              <w:left w:val="single" w:sz="8" w:space="0" w:color="auto"/>
              <w:bottom w:val="single" w:sz="8" w:space="0" w:color="auto"/>
              <w:right w:val="single" w:sz="8" w:space="0" w:color="auto"/>
            </w:tcBorders>
            <w:tcMar>
              <w:left w:w="108" w:type="dxa"/>
              <w:right w:w="108" w:type="dxa"/>
            </w:tcMar>
          </w:tcPr>
          <w:p w14:paraId="21A56903" w14:textId="263D7EF8" w:rsidR="525687EC" w:rsidRDefault="525687EC" w:rsidP="00D83EFA">
            <w:pPr>
              <w:rPr>
                <w:rFonts w:ascii="Times New Roman" w:hAnsi="Times New Roman"/>
                <w:sz w:val="22"/>
                <w:szCs w:val="22"/>
              </w:rPr>
            </w:pPr>
            <w:r w:rsidRPr="525687EC">
              <w:rPr>
                <w:rFonts w:ascii="Times New Roman" w:hAnsi="Times New Roman"/>
                <w:sz w:val="22"/>
                <w:szCs w:val="22"/>
              </w:rPr>
              <w:t xml:space="preserve">predicted beam-level results </w:t>
            </w:r>
            <w:r w:rsidR="00090BE3">
              <w:rPr>
                <w:rFonts w:ascii="Times New Roman" w:hAnsi="Times New Roman"/>
                <w:sz w:val="22"/>
                <w:szCs w:val="22"/>
              </w:rPr>
              <w:t>i.e., a</w:t>
            </w:r>
            <w:r w:rsidR="00D83EFA">
              <w:rPr>
                <w:rFonts w:ascii="Times New Roman" w:hAnsi="Times New Roman"/>
                <w:sz w:val="22"/>
                <w:szCs w:val="22"/>
              </w:rPr>
              <w:t xml:space="preserve"> set </w:t>
            </w:r>
            <w:r w:rsidR="00090BE3">
              <w:rPr>
                <w:rFonts w:ascii="Times New Roman" w:hAnsi="Times New Roman"/>
                <w:sz w:val="22"/>
                <w:szCs w:val="22"/>
              </w:rPr>
              <w:t xml:space="preserve">of </w:t>
            </w:r>
            <w:r w:rsidR="00D83EFA">
              <w:rPr>
                <w:rFonts w:ascii="Times New Roman" w:hAnsi="Times New Roman"/>
                <w:sz w:val="22"/>
                <w:szCs w:val="22"/>
              </w:rPr>
              <w:t xml:space="preserve">beams </w:t>
            </w:r>
            <w:r w:rsidRPr="525687EC">
              <w:rPr>
                <w:rFonts w:ascii="Times New Roman" w:hAnsi="Times New Roman"/>
                <w:sz w:val="22"/>
                <w:szCs w:val="22"/>
              </w:rPr>
              <w:t>of Cell X</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0DE1A3C3" w14:textId="2DC3138E" w:rsidR="525687EC" w:rsidRDefault="525687EC" w:rsidP="003F41B5">
            <w:pPr>
              <w:rPr>
                <w:rFonts w:ascii="Times New Roman" w:hAnsi="Times New Roman"/>
                <w:sz w:val="22"/>
                <w:szCs w:val="22"/>
              </w:rPr>
            </w:pPr>
            <w:r w:rsidRPr="525687EC">
              <w:rPr>
                <w:rFonts w:ascii="Times New Roman" w:hAnsi="Times New Roman"/>
                <w:sz w:val="22"/>
                <w:szCs w:val="22"/>
              </w:rPr>
              <w:t xml:space="preserve">cell-level results of cell X </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00F000DF" w14:textId="22C32703" w:rsidR="525687EC" w:rsidRDefault="525687EC" w:rsidP="003F41B5">
            <w:pPr>
              <w:rPr>
                <w:rFonts w:ascii="Times New Roman" w:hAnsi="Times New Roman"/>
                <w:sz w:val="22"/>
                <w:szCs w:val="22"/>
              </w:rPr>
            </w:pPr>
            <w:r w:rsidRPr="525687EC">
              <w:rPr>
                <w:rFonts w:ascii="Times New Roman" w:hAnsi="Times New Roman"/>
                <w:sz w:val="22"/>
                <w:szCs w:val="22"/>
              </w:rPr>
              <w:t>beam-level results of cell X</w:t>
            </w:r>
          </w:p>
        </w:tc>
      </w:tr>
      <w:tr w:rsidR="525687EC" w14:paraId="199F9328" w14:textId="77777777" w:rsidTr="00090BE3">
        <w:trPr>
          <w:trHeight w:val="945"/>
        </w:trPr>
        <w:tc>
          <w:tcPr>
            <w:tcW w:w="1677" w:type="dxa"/>
            <w:vMerge/>
          </w:tcPr>
          <w:p w14:paraId="0868BDB8" w14:textId="77777777" w:rsidR="006C138A" w:rsidRDefault="006C138A"/>
        </w:tc>
        <w:tc>
          <w:tcPr>
            <w:tcW w:w="1342" w:type="dxa"/>
            <w:tcBorders>
              <w:top w:val="single" w:sz="8" w:space="0" w:color="auto"/>
              <w:left w:val="nil"/>
              <w:bottom w:val="single" w:sz="8" w:space="0" w:color="auto"/>
              <w:right w:val="single" w:sz="8" w:space="0" w:color="auto"/>
            </w:tcBorders>
            <w:tcMar>
              <w:left w:w="108" w:type="dxa"/>
              <w:right w:w="108" w:type="dxa"/>
            </w:tcMar>
          </w:tcPr>
          <w:p w14:paraId="7DB4C29B" w14:textId="73362BF9" w:rsidR="525687EC" w:rsidRDefault="525687EC" w:rsidP="525687EC">
            <w:pPr>
              <w:rPr>
                <w:rFonts w:ascii="Times New Roman" w:hAnsi="Times New Roman"/>
                <w:b/>
                <w:bCs/>
                <w:sz w:val="22"/>
                <w:szCs w:val="22"/>
              </w:rPr>
            </w:pPr>
            <w:r w:rsidRPr="525687EC">
              <w:rPr>
                <w:rFonts w:ascii="Times New Roman" w:hAnsi="Times New Roman"/>
                <w:b/>
                <w:bCs/>
                <w:sz w:val="22"/>
                <w:szCs w:val="22"/>
              </w:rPr>
              <w:t>Predicted outcome</w:t>
            </w:r>
          </w:p>
        </w:tc>
        <w:tc>
          <w:tcPr>
            <w:tcW w:w="2268" w:type="dxa"/>
            <w:tcBorders>
              <w:top w:val="single" w:sz="8" w:space="0" w:color="auto"/>
              <w:left w:val="single" w:sz="8" w:space="0" w:color="auto"/>
              <w:bottom w:val="single" w:sz="8" w:space="0" w:color="auto"/>
              <w:right w:val="single" w:sz="8" w:space="0" w:color="auto"/>
            </w:tcBorders>
            <w:tcMar>
              <w:left w:w="108" w:type="dxa"/>
              <w:right w:w="108" w:type="dxa"/>
            </w:tcMar>
          </w:tcPr>
          <w:p w14:paraId="0F9C0E03" w14:textId="6568E676" w:rsidR="525687EC" w:rsidRDefault="00D83EFA" w:rsidP="00D83EFA">
            <w:pPr>
              <w:rPr>
                <w:rFonts w:ascii="Times New Roman" w:hAnsi="Times New Roman"/>
                <w:b/>
                <w:bCs/>
                <w:sz w:val="22"/>
                <w:szCs w:val="22"/>
              </w:rPr>
            </w:pPr>
            <w:r>
              <w:rPr>
                <w:rFonts w:ascii="Times New Roman" w:hAnsi="Times New Roman"/>
                <w:sz w:val="22"/>
                <w:szCs w:val="22"/>
              </w:rPr>
              <w:t>predicted beam-level results i.e.,</w:t>
            </w:r>
            <w:r w:rsidR="00090BE3">
              <w:rPr>
                <w:rFonts w:ascii="Times New Roman" w:hAnsi="Times New Roman"/>
                <w:sz w:val="22"/>
                <w:szCs w:val="22"/>
              </w:rPr>
              <w:t xml:space="preserve"> a</w:t>
            </w:r>
            <w:r>
              <w:rPr>
                <w:rFonts w:ascii="Times New Roman" w:hAnsi="Times New Roman"/>
                <w:sz w:val="22"/>
                <w:szCs w:val="22"/>
              </w:rPr>
              <w:t xml:space="preserve"> </w:t>
            </w:r>
            <w:r w:rsidR="525687EC" w:rsidRPr="525687EC">
              <w:rPr>
                <w:rFonts w:ascii="Times New Roman" w:hAnsi="Times New Roman"/>
                <w:sz w:val="22"/>
                <w:szCs w:val="22"/>
              </w:rPr>
              <w:t>set of beams of cell Y</w:t>
            </w:r>
            <w:r>
              <w:rPr>
                <w:rFonts w:ascii="Times New Roman" w:hAnsi="Times New Roman"/>
                <w:sz w:val="22"/>
                <w:szCs w:val="22"/>
              </w:rPr>
              <w:t xml:space="preserve"> </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29A94F5B" w14:textId="33BC5C95" w:rsidR="525687EC" w:rsidRDefault="525687EC" w:rsidP="003F41B5">
            <w:pPr>
              <w:rPr>
                <w:rFonts w:ascii="Times New Roman" w:hAnsi="Times New Roman"/>
                <w:b/>
                <w:bCs/>
                <w:sz w:val="22"/>
                <w:szCs w:val="22"/>
              </w:rPr>
            </w:pPr>
            <w:r w:rsidRPr="525687EC">
              <w:rPr>
                <w:rFonts w:ascii="Times New Roman" w:hAnsi="Times New Roman"/>
                <w:sz w:val="22"/>
                <w:szCs w:val="22"/>
              </w:rPr>
              <w:t>cell-level results of cell Y</w:t>
            </w:r>
            <w:r w:rsidRPr="525687EC">
              <w:rPr>
                <w:rFonts w:ascii="Times New Roman" w:hAnsi="Times New Roman"/>
                <w:b/>
                <w:bCs/>
                <w:sz w:val="22"/>
                <w:szCs w:val="22"/>
              </w:rPr>
              <w:t xml:space="preserve"> </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5174798B" w14:textId="5C388656" w:rsidR="525687EC" w:rsidRDefault="525687EC" w:rsidP="003F41B5">
            <w:pPr>
              <w:rPr>
                <w:rFonts w:ascii="Times New Roman" w:hAnsi="Times New Roman"/>
                <w:b/>
                <w:bCs/>
                <w:sz w:val="22"/>
                <w:szCs w:val="22"/>
              </w:rPr>
            </w:pPr>
            <w:r w:rsidRPr="525687EC">
              <w:rPr>
                <w:rFonts w:ascii="Times New Roman" w:hAnsi="Times New Roman"/>
                <w:sz w:val="22"/>
                <w:szCs w:val="22"/>
              </w:rPr>
              <w:t>cell-level results of cell Y</w:t>
            </w:r>
            <w:r w:rsidRPr="525687EC">
              <w:rPr>
                <w:rFonts w:ascii="Times New Roman" w:hAnsi="Times New Roman"/>
                <w:b/>
                <w:bCs/>
                <w:sz w:val="22"/>
                <w:szCs w:val="22"/>
              </w:rPr>
              <w:t xml:space="preserve"> </w:t>
            </w:r>
          </w:p>
        </w:tc>
      </w:tr>
      <w:tr w:rsidR="525687EC" w14:paraId="7E47A951" w14:textId="77777777" w:rsidTr="00D83EFA">
        <w:trPr>
          <w:trHeight w:val="300"/>
        </w:trPr>
        <w:tc>
          <w:tcPr>
            <w:tcW w:w="9755" w:type="dxa"/>
            <w:gridSpan w:val="5"/>
            <w:tcBorders>
              <w:top w:val="nil"/>
              <w:left w:val="single" w:sz="8" w:space="0" w:color="auto"/>
              <w:bottom w:val="single" w:sz="8" w:space="0" w:color="auto"/>
              <w:right w:val="single" w:sz="8" w:space="0" w:color="auto"/>
            </w:tcBorders>
            <w:tcMar>
              <w:left w:w="108" w:type="dxa"/>
              <w:right w:w="108" w:type="dxa"/>
            </w:tcMar>
          </w:tcPr>
          <w:p w14:paraId="16B6EB82" w14:textId="535999A5" w:rsidR="525687EC" w:rsidRDefault="525687EC" w:rsidP="525687EC">
            <w:pPr>
              <w:jc w:val="center"/>
              <w:rPr>
                <w:rFonts w:ascii="Times New Roman" w:hAnsi="Times New Roman"/>
                <w:b/>
                <w:bCs/>
                <w:sz w:val="22"/>
                <w:szCs w:val="22"/>
              </w:rPr>
            </w:pPr>
            <w:r w:rsidRPr="525687EC">
              <w:rPr>
                <w:rFonts w:ascii="Times New Roman" w:hAnsi="Times New Roman"/>
                <w:b/>
                <w:bCs/>
                <w:sz w:val="22"/>
                <w:szCs w:val="22"/>
              </w:rPr>
              <w:t>Temporal &amp; Spatial domain prediction: Intra-cell (cell X)</w:t>
            </w:r>
          </w:p>
        </w:tc>
      </w:tr>
      <w:tr w:rsidR="525687EC" w14:paraId="7944592B" w14:textId="77777777" w:rsidTr="00090BE3">
        <w:trPr>
          <w:trHeight w:val="30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5575DFB3" w14:textId="7FBA32A0" w:rsidR="525687EC" w:rsidRDefault="525687EC" w:rsidP="525687EC">
            <w:pPr>
              <w:rPr>
                <w:rFonts w:ascii="Times New Roman" w:hAnsi="Times New Roman"/>
                <w:b/>
                <w:bCs/>
                <w:sz w:val="22"/>
                <w:szCs w:val="22"/>
              </w:rPr>
            </w:pPr>
            <w:r w:rsidRPr="525687EC">
              <w:rPr>
                <w:rFonts w:ascii="Times New Roman" w:hAnsi="Times New Roman"/>
                <w:b/>
                <w:bCs/>
                <w:sz w:val="22"/>
                <w:szCs w:val="22"/>
              </w:rPr>
              <w:t xml:space="preserve"> </w:t>
            </w:r>
          </w:p>
        </w:tc>
        <w:tc>
          <w:tcPr>
            <w:tcW w:w="1342" w:type="dxa"/>
            <w:tcBorders>
              <w:top w:val="nil"/>
              <w:left w:val="single" w:sz="8" w:space="0" w:color="auto"/>
              <w:bottom w:val="single" w:sz="8" w:space="0" w:color="auto"/>
              <w:right w:val="single" w:sz="8" w:space="0" w:color="auto"/>
            </w:tcBorders>
            <w:tcMar>
              <w:left w:w="108" w:type="dxa"/>
              <w:right w:w="108" w:type="dxa"/>
            </w:tcMar>
          </w:tcPr>
          <w:p w14:paraId="6A91C00A" w14:textId="3404F39C" w:rsidR="525687EC" w:rsidRDefault="525687EC" w:rsidP="525687EC">
            <w:pPr>
              <w:rPr>
                <w:rFonts w:ascii="Times New Roman" w:hAnsi="Times New Roman"/>
                <w:b/>
                <w:bCs/>
                <w:sz w:val="22"/>
                <w:szCs w:val="22"/>
              </w:rPr>
            </w:pPr>
            <w:r w:rsidRPr="525687EC">
              <w:rPr>
                <w:rFonts w:ascii="Times New Roman" w:hAnsi="Times New Roman"/>
                <w:b/>
                <w:bCs/>
                <w:sz w:val="22"/>
                <w:szCs w:val="22"/>
              </w:rPr>
              <w:t xml:space="preserve"> </w:t>
            </w:r>
          </w:p>
        </w:tc>
        <w:tc>
          <w:tcPr>
            <w:tcW w:w="2268" w:type="dxa"/>
            <w:tcBorders>
              <w:top w:val="nil"/>
              <w:left w:val="single" w:sz="8" w:space="0" w:color="auto"/>
              <w:bottom w:val="single" w:sz="8" w:space="0" w:color="auto"/>
              <w:right w:val="single" w:sz="8" w:space="0" w:color="auto"/>
            </w:tcBorders>
            <w:tcMar>
              <w:left w:w="108" w:type="dxa"/>
              <w:right w:w="108" w:type="dxa"/>
            </w:tcMar>
          </w:tcPr>
          <w:p w14:paraId="0FEEB859" w14:textId="4F6F7774" w:rsidR="525687EC" w:rsidRDefault="525687EC" w:rsidP="525687EC">
            <w:pPr>
              <w:rPr>
                <w:rFonts w:ascii="Times New Roman" w:hAnsi="Times New Roman"/>
                <w:b/>
                <w:bCs/>
                <w:sz w:val="22"/>
                <w:szCs w:val="22"/>
              </w:rPr>
            </w:pPr>
            <w:r w:rsidRPr="525687EC">
              <w:rPr>
                <w:rFonts w:ascii="Times New Roman" w:hAnsi="Times New Roman"/>
                <w:b/>
                <w:bCs/>
                <w:sz w:val="22"/>
                <w:szCs w:val="22"/>
              </w:rPr>
              <w:t>Case 1</w:t>
            </w:r>
          </w:p>
        </w:tc>
        <w:tc>
          <w:tcPr>
            <w:tcW w:w="2126" w:type="dxa"/>
            <w:tcBorders>
              <w:top w:val="nil"/>
              <w:left w:val="single" w:sz="8" w:space="0" w:color="auto"/>
              <w:bottom w:val="single" w:sz="8" w:space="0" w:color="auto"/>
              <w:right w:val="single" w:sz="8" w:space="0" w:color="auto"/>
            </w:tcBorders>
            <w:tcMar>
              <w:left w:w="108" w:type="dxa"/>
              <w:right w:w="108" w:type="dxa"/>
            </w:tcMar>
          </w:tcPr>
          <w:p w14:paraId="190316D8" w14:textId="3D826CE8" w:rsidR="525687EC" w:rsidRDefault="525687EC" w:rsidP="525687EC">
            <w:pPr>
              <w:rPr>
                <w:rFonts w:ascii="Times New Roman" w:hAnsi="Times New Roman"/>
                <w:b/>
                <w:bCs/>
                <w:sz w:val="22"/>
                <w:szCs w:val="22"/>
              </w:rPr>
            </w:pPr>
            <w:r w:rsidRPr="525687EC">
              <w:rPr>
                <w:rFonts w:ascii="Times New Roman" w:hAnsi="Times New Roman"/>
                <w:b/>
                <w:bCs/>
                <w:sz w:val="22"/>
                <w:szCs w:val="22"/>
              </w:rPr>
              <w:t>Case 2</w:t>
            </w:r>
          </w:p>
        </w:tc>
        <w:tc>
          <w:tcPr>
            <w:tcW w:w="2342" w:type="dxa"/>
            <w:tcBorders>
              <w:top w:val="nil"/>
              <w:left w:val="single" w:sz="8" w:space="0" w:color="auto"/>
              <w:bottom w:val="single" w:sz="8" w:space="0" w:color="auto"/>
              <w:right w:val="single" w:sz="8" w:space="0" w:color="auto"/>
            </w:tcBorders>
            <w:tcMar>
              <w:left w:w="108" w:type="dxa"/>
              <w:right w:w="108" w:type="dxa"/>
            </w:tcMar>
          </w:tcPr>
          <w:p w14:paraId="7723A32F" w14:textId="379B267C" w:rsidR="525687EC" w:rsidRDefault="525687EC" w:rsidP="525687EC">
            <w:pPr>
              <w:rPr>
                <w:rFonts w:ascii="Times New Roman" w:hAnsi="Times New Roman"/>
                <w:b/>
                <w:bCs/>
                <w:sz w:val="22"/>
                <w:szCs w:val="22"/>
              </w:rPr>
            </w:pPr>
            <w:r w:rsidRPr="525687EC">
              <w:rPr>
                <w:rFonts w:ascii="Times New Roman" w:hAnsi="Times New Roman"/>
                <w:b/>
                <w:bCs/>
                <w:sz w:val="22"/>
                <w:szCs w:val="22"/>
              </w:rPr>
              <w:t>Case 3</w:t>
            </w:r>
          </w:p>
        </w:tc>
      </w:tr>
      <w:tr w:rsidR="525687EC" w14:paraId="3D2F6FB4" w14:textId="77777777" w:rsidTr="00090BE3">
        <w:trPr>
          <w:trHeight w:val="900"/>
        </w:trPr>
        <w:tc>
          <w:tcPr>
            <w:tcW w:w="1677"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64FED6DD" w14:textId="5FE09F5A" w:rsidR="525687EC" w:rsidRDefault="525687EC" w:rsidP="525687EC">
            <w:pPr>
              <w:rPr>
                <w:rFonts w:ascii="Times New Roman" w:hAnsi="Times New Roman"/>
                <w:sz w:val="22"/>
                <w:szCs w:val="22"/>
              </w:rPr>
            </w:pPr>
            <w:proofErr w:type="gramStart"/>
            <w:r w:rsidRPr="525687EC">
              <w:rPr>
                <w:rFonts w:ascii="Times New Roman" w:hAnsi="Times New Roman"/>
                <w:b/>
                <w:bCs/>
                <w:sz w:val="22"/>
                <w:szCs w:val="22"/>
              </w:rPr>
              <w:t>Final outcome</w:t>
            </w:r>
            <w:proofErr w:type="gramEnd"/>
            <w:r w:rsidRPr="525687EC">
              <w:rPr>
                <w:rFonts w:ascii="Times New Roman" w:hAnsi="Times New Roman"/>
                <w:b/>
                <w:bCs/>
                <w:sz w:val="22"/>
                <w:szCs w:val="22"/>
              </w:rPr>
              <w:t>:</w:t>
            </w:r>
            <w:r w:rsidRPr="525687EC">
              <w:rPr>
                <w:rFonts w:ascii="Times New Roman" w:hAnsi="Times New Roman"/>
                <w:sz w:val="22"/>
                <w:szCs w:val="22"/>
              </w:rPr>
              <w:t xml:space="preserve"> </w:t>
            </w:r>
            <w:r w:rsidR="00AA159F">
              <w:rPr>
                <w:rFonts w:ascii="Times New Roman" w:hAnsi="Times New Roman"/>
                <w:sz w:val="22"/>
                <w:szCs w:val="22"/>
              </w:rPr>
              <w:t xml:space="preserve">Predicted </w:t>
            </w:r>
            <w:r w:rsidRPr="525687EC">
              <w:rPr>
                <w:rFonts w:ascii="Times New Roman" w:hAnsi="Times New Roman"/>
                <w:sz w:val="22"/>
                <w:szCs w:val="22"/>
              </w:rPr>
              <w:t>cell-level measurements of cell X</w:t>
            </w:r>
          </w:p>
        </w:tc>
        <w:tc>
          <w:tcPr>
            <w:tcW w:w="1342" w:type="dxa"/>
            <w:tcBorders>
              <w:top w:val="single" w:sz="8" w:space="0" w:color="auto"/>
              <w:left w:val="single" w:sz="8" w:space="0" w:color="auto"/>
              <w:bottom w:val="single" w:sz="8" w:space="0" w:color="auto"/>
              <w:right w:val="single" w:sz="8" w:space="0" w:color="auto"/>
            </w:tcBorders>
            <w:tcMar>
              <w:left w:w="108" w:type="dxa"/>
              <w:right w:w="108" w:type="dxa"/>
            </w:tcMar>
          </w:tcPr>
          <w:p w14:paraId="464FFD89" w14:textId="370664E2" w:rsidR="525687EC" w:rsidRDefault="525687EC" w:rsidP="525687EC">
            <w:pPr>
              <w:rPr>
                <w:rFonts w:ascii="Times New Roman" w:hAnsi="Times New Roman"/>
                <w:b/>
                <w:bCs/>
                <w:sz w:val="22"/>
                <w:szCs w:val="22"/>
              </w:rPr>
            </w:pPr>
            <w:r w:rsidRPr="525687EC">
              <w:rPr>
                <w:rFonts w:ascii="Times New Roman" w:hAnsi="Times New Roman"/>
                <w:b/>
                <w:bCs/>
                <w:sz w:val="22"/>
                <w:szCs w:val="22"/>
              </w:rPr>
              <w:t>Input</w:t>
            </w:r>
          </w:p>
        </w:tc>
        <w:tc>
          <w:tcPr>
            <w:tcW w:w="2268" w:type="dxa"/>
            <w:tcBorders>
              <w:top w:val="single" w:sz="8" w:space="0" w:color="auto"/>
              <w:left w:val="single" w:sz="8" w:space="0" w:color="auto"/>
              <w:bottom w:val="single" w:sz="8" w:space="0" w:color="auto"/>
              <w:right w:val="single" w:sz="8" w:space="0" w:color="auto"/>
            </w:tcBorders>
            <w:tcMar>
              <w:left w:w="108" w:type="dxa"/>
              <w:right w:w="108" w:type="dxa"/>
            </w:tcMar>
          </w:tcPr>
          <w:p w14:paraId="1550E0B5" w14:textId="67587319" w:rsidR="00D83EFA" w:rsidRDefault="00D83EFA" w:rsidP="525687EC">
            <w:pPr>
              <w:rPr>
                <w:rFonts w:ascii="Times New Roman" w:hAnsi="Times New Roman"/>
                <w:sz w:val="22"/>
                <w:szCs w:val="22"/>
              </w:rPr>
            </w:pPr>
            <w:r w:rsidRPr="525687EC">
              <w:rPr>
                <w:rFonts w:ascii="Times New Roman" w:hAnsi="Times New Roman"/>
                <w:sz w:val="22"/>
                <w:szCs w:val="22"/>
              </w:rPr>
              <w:t xml:space="preserve">predicted beam-level results </w:t>
            </w:r>
            <w:r>
              <w:rPr>
                <w:rFonts w:ascii="Times New Roman" w:hAnsi="Times New Roman"/>
                <w:sz w:val="22"/>
                <w:szCs w:val="22"/>
              </w:rPr>
              <w:t xml:space="preserve">i.e., </w:t>
            </w:r>
            <w:r w:rsidR="00090BE3">
              <w:rPr>
                <w:rFonts w:ascii="Times New Roman" w:hAnsi="Times New Roman"/>
                <w:sz w:val="22"/>
                <w:szCs w:val="22"/>
              </w:rPr>
              <w:t xml:space="preserve">a </w:t>
            </w:r>
            <w:r>
              <w:rPr>
                <w:rFonts w:ascii="Times New Roman" w:hAnsi="Times New Roman"/>
                <w:sz w:val="22"/>
                <w:szCs w:val="22"/>
              </w:rPr>
              <w:t xml:space="preserve">set </w:t>
            </w:r>
            <w:r w:rsidR="00090BE3">
              <w:rPr>
                <w:rFonts w:ascii="Times New Roman" w:hAnsi="Times New Roman"/>
                <w:sz w:val="22"/>
                <w:szCs w:val="22"/>
              </w:rPr>
              <w:t xml:space="preserve">of </w:t>
            </w:r>
            <w:r>
              <w:rPr>
                <w:rFonts w:ascii="Times New Roman" w:hAnsi="Times New Roman"/>
                <w:sz w:val="22"/>
                <w:szCs w:val="22"/>
              </w:rPr>
              <w:t xml:space="preserve">beams </w:t>
            </w:r>
            <w:r w:rsidRPr="525687EC">
              <w:rPr>
                <w:rFonts w:ascii="Times New Roman" w:hAnsi="Times New Roman"/>
                <w:sz w:val="22"/>
                <w:szCs w:val="22"/>
              </w:rPr>
              <w:t>of Cell X</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2698A9FB" w14:textId="5A687A28" w:rsidR="525687EC" w:rsidRDefault="525687EC" w:rsidP="525687EC">
            <w:pPr>
              <w:rPr>
                <w:rFonts w:ascii="Times New Roman" w:hAnsi="Times New Roman"/>
                <w:sz w:val="22"/>
                <w:szCs w:val="22"/>
              </w:rPr>
            </w:pPr>
            <w:r w:rsidRPr="525687EC">
              <w:rPr>
                <w:rFonts w:ascii="Times New Roman" w:hAnsi="Times New Roman"/>
                <w:sz w:val="22"/>
                <w:szCs w:val="22"/>
              </w:rPr>
              <w:t>cell-level results of cell X</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3B3C6513" w14:textId="2F6C7996" w:rsidR="525687EC" w:rsidRDefault="525687EC" w:rsidP="00F4688A">
            <w:pPr>
              <w:rPr>
                <w:rFonts w:ascii="Times New Roman" w:hAnsi="Times New Roman"/>
                <w:sz w:val="22"/>
                <w:szCs w:val="22"/>
              </w:rPr>
            </w:pPr>
            <w:r w:rsidRPr="525687EC">
              <w:rPr>
                <w:rFonts w:ascii="Times New Roman" w:hAnsi="Times New Roman"/>
                <w:sz w:val="22"/>
                <w:szCs w:val="22"/>
              </w:rPr>
              <w:t xml:space="preserve">beam-level results of cell X </w:t>
            </w:r>
          </w:p>
        </w:tc>
      </w:tr>
      <w:tr w:rsidR="525687EC" w14:paraId="34B52C63" w14:textId="77777777" w:rsidTr="00090BE3">
        <w:trPr>
          <w:trHeight w:val="615"/>
        </w:trPr>
        <w:tc>
          <w:tcPr>
            <w:tcW w:w="1677" w:type="dxa"/>
            <w:vMerge/>
          </w:tcPr>
          <w:p w14:paraId="47A29DFA" w14:textId="77777777" w:rsidR="006C138A" w:rsidRDefault="006C138A"/>
        </w:tc>
        <w:tc>
          <w:tcPr>
            <w:tcW w:w="1342" w:type="dxa"/>
            <w:tcBorders>
              <w:top w:val="single" w:sz="8" w:space="0" w:color="auto"/>
              <w:left w:val="nil"/>
              <w:bottom w:val="single" w:sz="8" w:space="0" w:color="auto"/>
              <w:right w:val="single" w:sz="8" w:space="0" w:color="auto"/>
            </w:tcBorders>
            <w:tcMar>
              <w:left w:w="108" w:type="dxa"/>
              <w:right w:w="108" w:type="dxa"/>
            </w:tcMar>
          </w:tcPr>
          <w:p w14:paraId="61CA995E" w14:textId="0198CB36" w:rsidR="525687EC" w:rsidRDefault="525687EC" w:rsidP="525687EC">
            <w:pPr>
              <w:rPr>
                <w:rFonts w:ascii="Times New Roman" w:hAnsi="Times New Roman"/>
                <w:b/>
                <w:bCs/>
                <w:sz w:val="22"/>
                <w:szCs w:val="22"/>
              </w:rPr>
            </w:pPr>
            <w:r w:rsidRPr="525687EC">
              <w:rPr>
                <w:rFonts w:ascii="Times New Roman" w:hAnsi="Times New Roman"/>
                <w:b/>
                <w:bCs/>
                <w:sz w:val="22"/>
                <w:szCs w:val="22"/>
              </w:rPr>
              <w:t>Predicted outcome</w:t>
            </w:r>
          </w:p>
        </w:tc>
        <w:tc>
          <w:tcPr>
            <w:tcW w:w="2268" w:type="dxa"/>
            <w:tcBorders>
              <w:top w:val="single" w:sz="8" w:space="0" w:color="auto"/>
              <w:left w:val="single" w:sz="8" w:space="0" w:color="auto"/>
              <w:bottom w:val="single" w:sz="8" w:space="0" w:color="auto"/>
              <w:right w:val="single" w:sz="8" w:space="0" w:color="auto"/>
            </w:tcBorders>
            <w:tcMar>
              <w:left w:w="108" w:type="dxa"/>
              <w:right w:w="108" w:type="dxa"/>
            </w:tcMar>
          </w:tcPr>
          <w:p w14:paraId="71F90B7F" w14:textId="2A5BFC70" w:rsidR="525687EC" w:rsidRDefault="00D83EFA" w:rsidP="525687EC">
            <w:pPr>
              <w:rPr>
                <w:rFonts w:ascii="Times New Roman" w:hAnsi="Times New Roman"/>
                <w:sz w:val="22"/>
                <w:szCs w:val="22"/>
              </w:rPr>
            </w:pPr>
            <w:r>
              <w:rPr>
                <w:rFonts w:ascii="Times New Roman" w:hAnsi="Times New Roman"/>
                <w:sz w:val="22"/>
                <w:szCs w:val="22"/>
              </w:rPr>
              <w:t xml:space="preserve">predicted beam-level results i.e., </w:t>
            </w:r>
            <w:r w:rsidR="00090BE3">
              <w:rPr>
                <w:rFonts w:ascii="Times New Roman" w:hAnsi="Times New Roman"/>
                <w:sz w:val="22"/>
                <w:szCs w:val="22"/>
              </w:rPr>
              <w:t xml:space="preserve">a </w:t>
            </w:r>
            <w:r w:rsidR="525687EC" w:rsidRPr="525687EC">
              <w:rPr>
                <w:rFonts w:ascii="Times New Roman" w:hAnsi="Times New Roman"/>
                <w:sz w:val="22"/>
                <w:szCs w:val="22"/>
              </w:rPr>
              <w:t>set of beams of cell X</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161F54B9" w14:textId="2843CAD1" w:rsidR="525687EC" w:rsidRDefault="525687EC" w:rsidP="525687EC">
            <w:pPr>
              <w:rPr>
                <w:rFonts w:ascii="Times New Roman" w:hAnsi="Times New Roman"/>
                <w:sz w:val="22"/>
                <w:szCs w:val="22"/>
              </w:rPr>
            </w:pPr>
            <w:r w:rsidRPr="525687EC">
              <w:rPr>
                <w:rFonts w:ascii="Times New Roman" w:hAnsi="Times New Roman"/>
                <w:sz w:val="22"/>
                <w:szCs w:val="22"/>
              </w:rPr>
              <w:t>cell-level results of cell X</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332AAF4D" w14:textId="7D8B53CE" w:rsidR="525687EC" w:rsidRDefault="525687EC" w:rsidP="525687EC">
            <w:pPr>
              <w:rPr>
                <w:rFonts w:ascii="Times New Roman" w:hAnsi="Times New Roman"/>
                <w:sz w:val="22"/>
                <w:szCs w:val="22"/>
              </w:rPr>
            </w:pPr>
            <w:r w:rsidRPr="525687EC">
              <w:rPr>
                <w:rFonts w:ascii="Times New Roman" w:hAnsi="Times New Roman"/>
                <w:sz w:val="22"/>
                <w:szCs w:val="22"/>
              </w:rPr>
              <w:t>cell-level results of cell X</w:t>
            </w:r>
          </w:p>
        </w:tc>
      </w:tr>
    </w:tbl>
    <w:p w14:paraId="3643C3DE" w14:textId="633BB2B4" w:rsidR="3C218ECB" w:rsidRDefault="3C218ECB" w:rsidP="525687EC">
      <w:pPr>
        <w:rPr>
          <w:rFonts w:eastAsia="SimSun"/>
          <w:lang w:eastAsia="zh-CN"/>
        </w:rPr>
      </w:pPr>
    </w:p>
    <w:p w14:paraId="57E85304" w14:textId="5F28CD86" w:rsidR="0060678D" w:rsidRDefault="00C91441" w:rsidP="525687EC">
      <w:pPr>
        <w:rPr>
          <w:rFonts w:eastAsia="SimSun"/>
          <w:lang w:eastAsia="zh-CN"/>
        </w:rPr>
      </w:pPr>
      <w:r>
        <w:rPr>
          <w:rFonts w:eastAsia="SimSun"/>
          <w:lang w:eastAsia="zh-CN"/>
        </w:rPr>
        <w:t xml:space="preserve">The above table presents different cases of temporal and spatial domain prediction for inter/intra-cell scenarios. The assumption is </w:t>
      </w:r>
      <w:r w:rsidR="00D679CD">
        <w:rPr>
          <w:rFonts w:eastAsia="SimSun"/>
          <w:lang w:eastAsia="zh-CN"/>
        </w:rPr>
        <w:t xml:space="preserve">that </w:t>
      </w:r>
      <w:r>
        <w:rPr>
          <w:rFonts w:eastAsia="SimSun"/>
          <w:lang w:eastAsia="zh-CN"/>
        </w:rPr>
        <w:t xml:space="preserve">a configuration from the network is </w:t>
      </w:r>
      <w:r w:rsidR="00760D11">
        <w:rPr>
          <w:rFonts w:eastAsia="SimSun"/>
          <w:lang w:eastAsia="zh-CN"/>
        </w:rPr>
        <w:t xml:space="preserve">always </w:t>
      </w:r>
      <w:r>
        <w:rPr>
          <w:rFonts w:eastAsia="SimSun"/>
          <w:lang w:eastAsia="zh-CN"/>
        </w:rPr>
        <w:t xml:space="preserve">required, which is used for </w:t>
      </w:r>
      <w:r w:rsidR="006A3B9A">
        <w:rPr>
          <w:rFonts w:eastAsia="SimSun"/>
          <w:lang w:eastAsia="zh-CN"/>
        </w:rPr>
        <w:t xml:space="preserve">or in the process of </w:t>
      </w:r>
      <w:r>
        <w:rPr>
          <w:rFonts w:eastAsia="SimSun"/>
          <w:lang w:eastAsia="zh-CN"/>
        </w:rPr>
        <w:t>measurement inference.</w:t>
      </w:r>
      <w:r w:rsidR="00760D11">
        <w:rPr>
          <w:rFonts w:eastAsia="SimSun"/>
          <w:lang w:eastAsia="zh-CN"/>
        </w:rPr>
        <w:t xml:space="preserve"> However, the measurement configuration may be different for each case and depends on whether the cell-level measurements are predicted based on predicted beam-level results, cell-level results, or beam-level </w:t>
      </w:r>
      <w:r w:rsidR="005B4E2D">
        <w:rPr>
          <w:rFonts w:eastAsia="SimSun"/>
          <w:lang w:eastAsia="zh-CN"/>
        </w:rPr>
        <w:t>results,</w:t>
      </w:r>
      <w:r w:rsidR="00760D11">
        <w:rPr>
          <w:rFonts w:eastAsia="SimSun"/>
          <w:lang w:eastAsia="zh-CN"/>
        </w:rPr>
        <w:t xml:space="preserve"> of the same cell or a different cell. </w:t>
      </w:r>
      <w:r w:rsidR="00771028">
        <w:rPr>
          <w:rFonts w:eastAsia="SimSun"/>
          <w:lang w:eastAsia="zh-CN"/>
        </w:rPr>
        <w:t>In some cases, it may be a configuration of a set of beams, as in R19 AI/ML air interface for beam management.</w:t>
      </w:r>
      <w:r w:rsidR="00123EDB">
        <w:rPr>
          <w:rFonts w:eastAsia="SimSun"/>
          <w:lang w:eastAsia="zh-CN"/>
        </w:rPr>
        <w:t xml:space="preserve"> Therefore, as a starting point, the legacy measurement configuration framework can be used as a baseline, which can be extended further considering different cases. </w:t>
      </w:r>
    </w:p>
    <w:p w14:paraId="3D2AC017" w14:textId="77777777" w:rsidR="007035E2" w:rsidRDefault="007035E2" w:rsidP="00B57BF5">
      <w:pPr>
        <w:rPr>
          <w:rFonts w:eastAsia="SimSun"/>
          <w:b/>
          <w:bCs/>
          <w:lang w:eastAsia="zh-CN"/>
        </w:rPr>
      </w:pPr>
    </w:p>
    <w:p w14:paraId="7899A2F8" w14:textId="528E6E4F" w:rsidR="00E463F3" w:rsidRDefault="0063588B" w:rsidP="00B57BF5">
      <w:pPr>
        <w:rPr>
          <w:rFonts w:eastAsia="SimSun"/>
          <w:b/>
          <w:bCs/>
          <w:lang w:eastAsia="zh-CN"/>
        </w:rPr>
      </w:pPr>
      <w:r w:rsidRPr="0063588B">
        <w:rPr>
          <w:rFonts w:eastAsia="SimSun"/>
          <w:b/>
          <w:bCs/>
          <w:lang w:eastAsia="zh-CN"/>
        </w:rPr>
        <w:t xml:space="preserve">Proposal 2: </w:t>
      </w:r>
      <w:r w:rsidR="00CE5BB2">
        <w:rPr>
          <w:rFonts w:eastAsia="SimSun"/>
          <w:b/>
          <w:bCs/>
          <w:lang w:eastAsia="zh-CN"/>
        </w:rPr>
        <w:t>NW configures the UE</w:t>
      </w:r>
      <w:r w:rsidRPr="0063588B">
        <w:rPr>
          <w:rFonts w:eastAsia="SimSun"/>
          <w:b/>
          <w:bCs/>
          <w:lang w:eastAsia="zh-CN"/>
        </w:rPr>
        <w:t xml:space="preserve"> for</w:t>
      </w:r>
      <w:r w:rsidR="00922251">
        <w:rPr>
          <w:rFonts w:eastAsia="SimSun"/>
          <w:b/>
          <w:bCs/>
          <w:lang w:eastAsia="zh-CN"/>
        </w:rPr>
        <w:t xml:space="preserve"> RRM</w:t>
      </w:r>
      <w:r w:rsidRPr="0063588B">
        <w:rPr>
          <w:rFonts w:eastAsia="SimSun"/>
          <w:b/>
          <w:bCs/>
          <w:lang w:eastAsia="zh-CN"/>
        </w:rPr>
        <w:t xml:space="preserve"> measurement prediction</w:t>
      </w:r>
      <w:r w:rsidR="00603FEC">
        <w:rPr>
          <w:rFonts w:eastAsia="SimSun"/>
          <w:b/>
          <w:bCs/>
          <w:lang w:eastAsia="zh-CN"/>
        </w:rPr>
        <w:t xml:space="preserve">. </w:t>
      </w:r>
    </w:p>
    <w:p w14:paraId="1F88C299" w14:textId="598848EF" w:rsidR="009E58C8" w:rsidRPr="0063588B" w:rsidRDefault="009E58C8" w:rsidP="00771028">
      <w:pPr>
        <w:ind w:left="720"/>
        <w:rPr>
          <w:rFonts w:eastAsia="SimSun"/>
          <w:b/>
          <w:bCs/>
          <w:lang w:eastAsia="zh-CN"/>
        </w:rPr>
      </w:pPr>
      <w:r w:rsidRPr="525687EC">
        <w:rPr>
          <w:rFonts w:eastAsia="SimSun"/>
          <w:b/>
          <w:bCs/>
          <w:lang w:eastAsia="zh-CN"/>
        </w:rPr>
        <w:t xml:space="preserve">Proposal </w:t>
      </w:r>
      <w:r w:rsidR="00771028">
        <w:rPr>
          <w:rFonts w:eastAsia="SimSun"/>
          <w:b/>
          <w:bCs/>
          <w:lang w:eastAsia="zh-CN"/>
        </w:rPr>
        <w:t>2A</w:t>
      </w:r>
      <w:r w:rsidRPr="525687EC">
        <w:rPr>
          <w:rFonts w:eastAsia="SimSun"/>
          <w:b/>
          <w:bCs/>
          <w:lang w:eastAsia="zh-CN"/>
        </w:rPr>
        <w:t xml:space="preserve">: Configuration for </w:t>
      </w:r>
      <w:r w:rsidR="639EF59E" w:rsidRPr="525687EC">
        <w:rPr>
          <w:rFonts w:eastAsia="SimSun"/>
          <w:b/>
          <w:bCs/>
          <w:lang w:eastAsia="zh-CN"/>
        </w:rPr>
        <w:t xml:space="preserve">RRM </w:t>
      </w:r>
      <w:r w:rsidRPr="525687EC">
        <w:rPr>
          <w:rFonts w:eastAsia="SimSun"/>
          <w:b/>
          <w:bCs/>
          <w:lang w:eastAsia="zh-CN"/>
        </w:rPr>
        <w:t xml:space="preserve">measurement prediction depends on the </w:t>
      </w:r>
      <w:r w:rsidR="2AFBF886" w:rsidRPr="525687EC">
        <w:rPr>
          <w:rFonts w:eastAsia="SimSun"/>
          <w:b/>
          <w:bCs/>
          <w:lang w:eastAsia="zh-CN"/>
        </w:rPr>
        <w:t xml:space="preserve">different </w:t>
      </w:r>
      <w:r w:rsidR="4BF8F5D9" w:rsidRPr="525687EC">
        <w:rPr>
          <w:rFonts w:eastAsia="SimSun"/>
          <w:b/>
          <w:bCs/>
          <w:lang w:eastAsia="zh-CN"/>
        </w:rPr>
        <w:t>case</w:t>
      </w:r>
      <w:r w:rsidR="4F772CB8" w:rsidRPr="525687EC">
        <w:rPr>
          <w:rFonts w:eastAsia="SimSun"/>
          <w:b/>
          <w:bCs/>
          <w:lang w:eastAsia="zh-CN"/>
        </w:rPr>
        <w:t>s</w:t>
      </w:r>
      <w:r w:rsidR="4BF8F5D9" w:rsidRPr="525687EC">
        <w:rPr>
          <w:rFonts w:eastAsia="SimSun"/>
          <w:b/>
          <w:bCs/>
          <w:lang w:eastAsia="zh-CN"/>
        </w:rPr>
        <w:t xml:space="preserve"> </w:t>
      </w:r>
      <w:r w:rsidRPr="525687EC">
        <w:rPr>
          <w:rFonts w:eastAsia="SimSun"/>
          <w:b/>
          <w:bCs/>
          <w:lang w:eastAsia="zh-CN"/>
        </w:rPr>
        <w:t xml:space="preserve">of </w:t>
      </w:r>
      <w:r w:rsidR="1D72690D" w:rsidRPr="525687EC">
        <w:rPr>
          <w:rFonts w:eastAsia="SimSun"/>
          <w:b/>
          <w:bCs/>
          <w:lang w:eastAsia="zh-CN"/>
        </w:rPr>
        <w:t xml:space="preserve">spatial and temporal domain RRM </w:t>
      </w:r>
      <w:r w:rsidRPr="525687EC">
        <w:rPr>
          <w:rFonts w:eastAsia="SimSun"/>
          <w:b/>
          <w:bCs/>
          <w:lang w:eastAsia="zh-CN"/>
        </w:rPr>
        <w:t>measurement prediction.</w:t>
      </w:r>
    </w:p>
    <w:p w14:paraId="240E771E" w14:textId="5A8583E6" w:rsidR="4FEA7753" w:rsidRDefault="183A0601" w:rsidP="1761E7EA">
      <w:pPr>
        <w:rPr>
          <w:rFonts w:eastAsia="SimSun"/>
          <w:b/>
          <w:bCs/>
          <w:lang w:eastAsia="zh-CN"/>
        </w:rPr>
      </w:pPr>
      <w:r w:rsidRPr="525687EC">
        <w:rPr>
          <w:rFonts w:eastAsia="SimSun"/>
          <w:b/>
          <w:bCs/>
          <w:lang w:eastAsia="zh-CN"/>
        </w:rPr>
        <w:t xml:space="preserve">Proposal </w:t>
      </w:r>
      <w:r w:rsidR="00771028">
        <w:rPr>
          <w:rFonts w:eastAsia="SimSun"/>
          <w:b/>
          <w:bCs/>
          <w:lang w:eastAsia="zh-CN"/>
        </w:rPr>
        <w:t>3</w:t>
      </w:r>
      <w:r w:rsidRPr="525687EC">
        <w:rPr>
          <w:rFonts w:eastAsia="SimSun"/>
          <w:b/>
          <w:bCs/>
          <w:lang w:eastAsia="zh-CN"/>
        </w:rPr>
        <w:t xml:space="preserve">: </w:t>
      </w:r>
      <w:r w:rsidR="005A5FF6" w:rsidRPr="525687EC">
        <w:rPr>
          <w:rFonts w:eastAsia="SimSun"/>
          <w:b/>
          <w:bCs/>
          <w:lang w:eastAsia="zh-CN"/>
        </w:rPr>
        <w:t xml:space="preserve">The legacy </w:t>
      </w:r>
      <w:r w:rsidR="0094538B" w:rsidRPr="525687EC">
        <w:rPr>
          <w:rFonts w:eastAsia="SimSun"/>
          <w:b/>
          <w:bCs/>
          <w:lang w:eastAsia="zh-CN"/>
        </w:rPr>
        <w:t>measurem</w:t>
      </w:r>
      <w:r w:rsidR="0043537A" w:rsidRPr="525687EC">
        <w:rPr>
          <w:rFonts w:eastAsia="SimSun"/>
          <w:b/>
          <w:bCs/>
          <w:lang w:eastAsia="zh-CN"/>
        </w:rPr>
        <w:t xml:space="preserve">ent configuration framework is used </w:t>
      </w:r>
      <w:r w:rsidR="009E459B" w:rsidRPr="525687EC">
        <w:rPr>
          <w:rFonts w:eastAsia="SimSun"/>
          <w:b/>
          <w:bCs/>
          <w:lang w:eastAsia="zh-CN"/>
        </w:rPr>
        <w:t xml:space="preserve">as </w:t>
      </w:r>
      <w:r w:rsidR="00760D11">
        <w:rPr>
          <w:rFonts w:eastAsia="SimSun"/>
          <w:b/>
          <w:bCs/>
          <w:lang w:eastAsia="zh-CN"/>
        </w:rPr>
        <w:t xml:space="preserve">a </w:t>
      </w:r>
      <w:r w:rsidR="009E459B" w:rsidRPr="525687EC">
        <w:rPr>
          <w:rFonts w:eastAsia="SimSun"/>
          <w:b/>
          <w:bCs/>
          <w:lang w:eastAsia="zh-CN"/>
        </w:rPr>
        <w:t xml:space="preserve">baseline for </w:t>
      </w:r>
      <w:r w:rsidR="00D92849" w:rsidRPr="525687EC">
        <w:rPr>
          <w:rFonts w:eastAsia="SimSun"/>
          <w:b/>
          <w:bCs/>
          <w:lang w:eastAsia="zh-CN"/>
        </w:rPr>
        <w:t>beam</w:t>
      </w:r>
      <w:r w:rsidR="00F93F70" w:rsidRPr="525687EC">
        <w:rPr>
          <w:rFonts w:eastAsia="SimSun"/>
          <w:b/>
          <w:bCs/>
          <w:lang w:eastAsia="zh-CN"/>
        </w:rPr>
        <w:t>/cell</w:t>
      </w:r>
      <w:r w:rsidR="00D92849" w:rsidRPr="525687EC">
        <w:rPr>
          <w:rFonts w:eastAsia="SimSun"/>
          <w:b/>
          <w:bCs/>
          <w:lang w:eastAsia="zh-CN"/>
        </w:rPr>
        <w:t xml:space="preserve"> level measurement</w:t>
      </w:r>
      <w:r w:rsidR="005042BE" w:rsidRPr="525687EC">
        <w:rPr>
          <w:rFonts w:eastAsia="SimSun"/>
          <w:b/>
          <w:bCs/>
          <w:lang w:eastAsia="zh-CN"/>
        </w:rPr>
        <w:t>,</w:t>
      </w:r>
      <w:r w:rsidR="00D92849" w:rsidRPr="525687EC">
        <w:rPr>
          <w:rFonts w:eastAsia="SimSun"/>
          <w:b/>
          <w:bCs/>
          <w:lang w:eastAsia="zh-CN"/>
        </w:rPr>
        <w:t xml:space="preserve"> for spatial/temporal domain RRM measurement prediction. </w:t>
      </w:r>
    </w:p>
    <w:p w14:paraId="6C84530C" w14:textId="61FA2694" w:rsidR="00E7165D" w:rsidRDefault="00E7165D" w:rsidP="00BE6BD0">
      <w:pPr>
        <w:rPr>
          <w:rFonts w:eastAsia="SimSun"/>
          <w:b/>
          <w:bCs/>
          <w:lang w:eastAsia="zh-CN"/>
        </w:rPr>
      </w:pPr>
      <w:r w:rsidRPr="525687EC">
        <w:rPr>
          <w:rFonts w:eastAsia="SimSun"/>
          <w:b/>
          <w:bCs/>
          <w:lang w:eastAsia="zh-CN"/>
        </w:rPr>
        <w:t xml:space="preserve">Proposal </w:t>
      </w:r>
      <w:r w:rsidR="00771028">
        <w:rPr>
          <w:rFonts w:eastAsia="SimSun"/>
          <w:b/>
          <w:bCs/>
          <w:lang w:eastAsia="zh-CN"/>
        </w:rPr>
        <w:t>4</w:t>
      </w:r>
      <w:r w:rsidRPr="525687EC">
        <w:rPr>
          <w:rFonts w:eastAsia="SimSun"/>
          <w:b/>
          <w:bCs/>
          <w:lang w:eastAsia="zh-CN"/>
        </w:rPr>
        <w:t xml:space="preserve">: UE reports the </w:t>
      </w:r>
      <w:r w:rsidR="20A8F0D6" w:rsidRPr="525687EC">
        <w:rPr>
          <w:rFonts w:eastAsia="SimSun"/>
          <w:b/>
          <w:bCs/>
          <w:lang w:eastAsia="zh-CN"/>
        </w:rPr>
        <w:t xml:space="preserve">RRM </w:t>
      </w:r>
      <w:r w:rsidRPr="525687EC">
        <w:rPr>
          <w:rFonts w:eastAsia="SimSun"/>
          <w:b/>
          <w:bCs/>
          <w:lang w:eastAsia="zh-CN"/>
        </w:rPr>
        <w:t>measurement prediction outcome to the NW, legacy measurement reporting</w:t>
      </w:r>
      <w:r w:rsidR="00BF5314" w:rsidRPr="525687EC">
        <w:rPr>
          <w:rFonts w:eastAsia="SimSun"/>
          <w:b/>
          <w:bCs/>
          <w:lang w:eastAsia="zh-CN"/>
        </w:rPr>
        <w:t xml:space="preserve"> framework</w:t>
      </w:r>
      <w:r w:rsidRPr="525687EC">
        <w:rPr>
          <w:rFonts w:eastAsia="SimSun"/>
          <w:b/>
          <w:bCs/>
          <w:lang w:eastAsia="zh-CN"/>
        </w:rPr>
        <w:t xml:space="preserve"> is used as a baseline.</w:t>
      </w:r>
      <w:r w:rsidR="004161FC" w:rsidRPr="525687EC">
        <w:rPr>
          <w:rFonts w:eastAsia="SimSun"/>
          <w:b/>
          <w:bCs/>
          <w:lang w:eastAsia="zh-CN"/>
        </w:rPr>
        <w:t xml:space="preserve"> </w:t>
      </w:r>
      <w:r w:rsidR="00FC5108" w:rsidRPr="525687EC">
        <w:rPr>
          <w:rFonts w:eastAsia="SimSun"/>
          <w:b/>
          <w:bCs/>
          <w:lang w:eastAsia="zh-CN"/>
        </w:rPr>
        <w:t>Possible r</w:t>
      </w:r>
      <w:r w:rsidR="13512383" w:rsidRPr="525687EC">
        <w:rPr>
          <w:rFonts w:eastAsia="SimSun"/>
          <w:b/>
          <w:bCs/>
          <w:lang w:eastAsia="zh-CN"/>
        </w:rPr>
        <w:t>eporting enhancements</w:t>
      </w:r>
      <w:r w:rsidR="00FC5108" w:rsidRPr="525687EC">
        <w:rPr>
          <w:rFonts w:eastAsia="SimSun"/>
          <w:b/>
          <w:bCs/>
          <w:lang w:eastAsia="zh-CN"/>
        </w:rPr>
        <w:t xml:space="preserve"> </w:t>
      </w:r>
      <w:r w:rsidR="00A9668B">
        <w:rPr>
          <w:rFonts w:eastAsia="SimSun"/>
          <w:b/>
          <w:bCs/>
          <w:lang w:eastAsia="zh-CN"/>
        </w:rPr>
        <w:t>are</w:t>
      </w:r>
      <w:r w:rsidR="00A9668B" w:rsidRPr="525687EC">
        <w:rPr>
          <w:rFonts w:eastAsia="SimSun"/>
          <w:b/>
          <w:bCs/>
          <w:lang w:eastAsia="zh-CN"/>
        </w:rPr>
        <w:t xml:space="preserve"> </w:t>
      </w:r>
      <w:r w:rsidR="00FC5108" w:rsidRPr="525687EC">
        <w:rPr>
          <w:rFonts w:eastAsia="SimSun"/>
          <w:b/>
          <w:bCs/>
          <w:lang w:eastAsia="zh-CN"/>
        </w:rPr>
        <w:t xml:space="preserve">left to </w:t>
      </w:r>
      <w:r w:rsidR="00760D11">
        <w:rPr>
          <w:rFonts w:eastAsia="SimSun"/>
          <w:b/>
          <w:bCs/>
          <w:lang w:eastAsia="zh-CN"/>
        </w:rPr>
        <w:t xml:space="preserve">the </w:t>
      </w:r>
      <w:r w:rsidR="00FC5108" w:rsidRPr="525687EC">
        <w:rPr>
          <w:rFonts w:eastAsia="SimSun"/>
          <w:b/>
          <w:bCs/>
          <w:lang w:eastAsia="zh-CN"/>
        </w:rPr>
        <w:t>normative phase discussion</w:t>
      </w:r>
      <w:r w:rsidR="004161FC" w:rsidRPr="525687EC">
        <w:rPr>
          <w:rFonts w:eastAsia="SimSun"/>
          <w:b/>
          <w:bCs/>
          <w:lang w:eastAsia="zh-CN"/>
        </w:rPr>
        <w:t>.</w:t>
      </w:r>
    </w:p>
    <w:p w14:paraId="0F52C3C2" w14:textId="3F4B2F31" w:rsidR="7AE11AB1" w:rsidRDefault="7AE11AB1" w:rsidP="525687EC">
      <w:pPr>
        <w:rPr>
          <w:rFonts w:eastAsia="SimSun"/>
          <w:b/>
          <w:bCs/>
          <w:lang w:eastAsia="zh-CN"/>
        </w:rPr>
      </w:pPr>
    </w:p>
    <w:p w14:paraId="4A929809" w14:textId="4D3A5B5B" w:rsidR="00BA2399" w:rsidRPr="003D16DA" w:rsidRDefault="00FE30AD" w:rsidP="00B57BF5">
      <w:pPr>
        <w:rPr>
          <w:rFonts w:eastAsia="SimSun"/>
          <w:b/>
          <w:bCs/>
          <w:u w:val="single"/>
          <w:lang w:eastAsia="zh-CN"/>
        </w:rPr>
      </w:pPr>
      <w:r w:rsidRPr="003D16DA">
        <w:rPr>
          <w:rFonts w:eastAsia="SimSun"/>
          <w:b/>
          <w:bCs/>
          <w:u w:val="single"/>
          <w:lang w:eastAsia="zh-CN"/>
        </w:rPr>
        <w:t>NW-side RRM measurement prediction</w:t>
      </w:r>
    </w:p>
    <w:p w14:paraId="7E1A7276" w14:textId="3728F6E2" w:rsidR="00AF2598" w:rsidRDefault="00AF2598" w:rsidP="00FE30AD">
      <w:pPr>
        <w:rPr>
          <w:rFonts w:eastAsia="SimSun"/>
          <w:lang w:eastAsia="zh-CN"/>
        </w:rPr>
      </w:pPr>
      <w:r w:rsidRPr="525687EC">
        <w:rPr>
          <w:rFonts w:eastAsia="SimSun"/>
          <w:lang w:eastAsia="zh-CN"/>
        </w:rPr>
        <w:t>As described in the SID, the AIML model used for RRM measurement prediction can also be deployed at NW</w:t>
      </w:r>
      <w:r w:rsidR="001F09C3" w:rsidRPr="525687EC">
        <w:rPr>
          <w:rFonts w:eastAsia="SimSun"/>
          <w:lang w:eastAsia="zh-CN"/>
        </w:rPr>
        <w:t xml:space="preserve">. </w:t>
      </w:r>
      <w:r w:rsidR="07D0AB51" w:rsidRPr="525687EC">
        <w:rPr>
          <w:rFonts w:eastAsia="SimSun"/>
          <w:lang w:eastAsia="zh-CN"/>
        </w:rPr>
        <w:t>c</w:t>
      </w:r>
      <w:r w:rsidR="00041272" w:rsidRPr="525687EC">
        <w:rPr>
          <w:rFonts w:eastAsia="SimSun"/>
          <w:lang w:eastAsia="zh-CN"/>
        </w:rPr>
        <w:t xml:space="preserve">ompared to using a UE-sided model, using a NW-sided model for RRM measurement prediction </w:t>
      </w:r>
      <w:r w:rsidR="00643A33" w:rsidRPr="525687EC">
        <w:rPr>
          <w:rFonts w:eastAsia="SimSun"/>
          <w:lang w:eastAsia="zh-CN"/>
        </w:rPr>
        <w:t>may have the following advantages:</w:t>
      </w:r>
    </w:p>
    <w:p w14:paraId="24F4A2C5" w14:textId="0B3C2296" w:rsidR="00643A33" w:rsidRPr="0060678D" w:rsidRDefault="00DA2FE8" w:rsidP="0060678D">
      <w:pPr>
        <w:pStyle w:val="ListParagraph"/>
        <w:numPr>
          <w:ilvl w:val="0"/>
          <w:numId w:val="10"/>
        </w:numPr>
        <w:rPr>
          <w:rFonts w:eastAsia="SimSun"/>
          <w:lang w:eastAsia="zh-CN"/>
        </w:rPr>
      </w:pPr>
      <w:r w:rsidRPr="0060678D">
        <w:rPr>
          <w:rFonts w:eastAsia="SimSun"/>
          <w:lang w:eastAsia="zh-CN"/>
        </w:rPr>
        <w:t>NW has more powerful computing capability</w:t>
      </w:r>
    </w:p>
    <w:p w14:paraId="4B6ADECA" w14:textId="73BBCB21" w:rsidR="00B4464C" w:rsidRPr="0060678D" w:rsidRDefault="00630366" w:rsidP="0060678D">
      <w:pPr>
        <w:pStyle w:val="ListParagraph"/>
        <w:numPr>
          <w:ilvl w:val="0"/>
          <w:numId w:val="10"/>
        </w:numPr>
        <w:rPr>
          <w:rFonts w:eastAsia="SimSun"/>
          <w:lang w:eastAsia="zh-CN"/>
        </w:rPr>
      </w:pPr>
      <w:r w:rsidRPr="0060678D">
        <w:rPr>
          <w:rFonts w:eastAsia="SimSun"/>
          <w:lang w:eastAsia="zh-CN"/>
        </w:rPr>
        <w:t>NW can easily collect</w:t>
      </w:r>
      <w:r w:rsidR="00E10BC5" w:rsidRPr="0060678D">
        <w:rPr>
          <w:rFonts w:eastAsia="SimSun"/>
          <w:lang w:eastAsia="zh-CN"/>
        </w:rPr>
        <w:t xml:space="preserve"> enough</w:t>
      </w:r>
      <w:r w:rsidRPr="0060678D">
        <w:rPr>
          <w:rFonts w:eastAsia="SimSun"/>
          <w:lang w:eastAsia="zh-CN"/>
        </w:rPr>
        <w:t xml:space="preserve"> training data from UEs under its coverage via legacy </w:t>
      </w:r>
      <w:r w:rsidR="00E10BC5" w:rsidRPr="0060678D">
        <w:rPr>
          <w:rFonts w:eastAsia="SimSun"/>
          <w:lang w:eastAsia="zh-CN"/>
        </w:rPr>
        <w:t xml:space="preserve">L1/L3 measurement </w:t>
      </w:r>
      <w:r w:rsidR="00BE6BD0">
        <w:rPr>
          <w:rFonts w:eastAsia="SimSun"/>
          <w:lang w:eastAsia="zh-CN"/>
        </w:rPr>
        <w:t>reports</w:t>
      </w:r>
      <w:r w:rsidR="00E10BC5" w:rsidRPr="0060678D">
        <w:rPr>
          <w:rFonts w:eastAsia="SimSun"/>
          <w:lang w:eastAsia="zh-CN"/>
        </w:rPr>
        <w:t xml:space="preserve">. </w:t>
      </w:r>
      <w:r w:rsidR="009A1EDE" w:rsidRPr="0060678D">
        <w:rPr>
          <w:rFonts w:eastAsia="SimSun"/>
          <w:lang w:eastAsia="zh-CN"/>
        </w:rPr>
        <w:t xml:space="preserve">The complexity </w:t>
      </w:r>
      <w:r w:rsidR="00BE6BD0">
        <w:rPr>
          <w:rFonts w:eastAsia="SimSun"/>
          <w:lang w:eastAsia="zh-CN"/>
        </w:rPr>
        <w:t>of</w:t>
      </w:r>
      <w:r w:rsidR="009A1EDE" w:rsidRPr="0060678D">
        <w:rPr>
          <w:rFonts w:eastAsia="SimSun"/>
          <w:lang w:eastAsia="zh-CN"/>
        </w:rPr>
        <w:t xml:space="preserve"> </w:t>
      </w:r>
      <w:r w:rsidR="009D4F61" w:rsidRPr="0060678D">
        <w:rPr>
          <w:rFonts w:eastAsia="SimSun"/>
          <w:lang w:eastAsia="zh-CN"/>
        </w:rPr>
        <w:t>data collection to train a</w:t>
      </w:r>
      <w:r w:rsidR="009A1EDE" w:rsidRPr="0060678D">
        <w:rPr>
          <w:rFonts w:eastAsia="SimSun"/>
          <w:lang w:eastAsia="zh-CN"/>
        </w:rPr>
        <w:t xml:space="preserve"> UE-sided model can be avoided</w:t>
      </w:r>
      <w:r w:rsidR="00B4464C" w:rsidRPr="0060678D">
        <w:rPr>
          <w:rFonts w:eastAsia="SimSun"/>
          <w:lang w:eastAsia="zh-CN"/>
        </w:rPr>
        <w:t>.</w:t>
      </w:r>
    </w:p>
    <w:p w14:paraId="2F51B3A1" w14:textId="52A4DEFB" w:rsidR="006B6ED2" w:rsidRPr="0060678D" w:rsidRDefault="006B6ED2" w:rsidP="0060678D">
      <w:pPr>
        <w:pStyle w:val="ListParagraph"/>
        <w:numPr>
          <w:ilvl w:val="0"/>
          <w:numId w:val="10"/>
        </w:numPr>
        <w:rPr>
          <w:rFonts w:eastAsia="SimSun"/>
          <w:lang w:eastAsia="zh-CN"/>
        </w:rPr>
      </w:pPr>
      <w:r w:rsidRPr="0060678D">
        <w:rPr>
          <w:rFonts w:eastAsia="SimSun"/>
          <w:lang w:eastAsia="zh-CN"/>
        </w:rPr>
        <w:t xml:space="preserve">NW can start </w:t>
      </w:r>
      <w:r w:rsidR="00A30159" w:rsidRPr="0060678D">
        <w:rPr>
          <w:rFonts w:eastAsia="SimSun"/>
          <w:lang w:eastAsia="zh-CN"/>
        </w:rPr>
        <w:t xml:space="preserve">the </w:t>
      </w:r>
      <w:r w:rsidR="00737E54" w:rsidRPr="0060678D">
        <w:rPr>
          <w:rFonts w:eastAsia="SimSun"/>
          <w:lang w:eastAsia="zh-CN"/>
        </w:rPr>
        <w:t xml:space="preserve">NW-sided </w:t>
      </w:r>
      <w:r w:rsidR="00A30159" w:rsidRPr="0060678D">
        <w:rPr>
          <w:rFonts w:eastAsia="SimSun"/>
          <w:lang w:eastAsia="zh-CN"/>
        </w:rPr>
        <w:t xml:space="preserve">AIML inference </w:t>
      </w:r>
      <w:r w:rsidR="00737E54" w:rsidRPr="0060678D">
        <w:rPr>
          <w:rFonts w:eastAsia="SimSun"/>
          <w:lang w:eastAsia="zh-CN"/>
        </w:rPr>
        <w:t xml:space="preserve">without additional prediction related configuration towards UE. </w:t>
      </w:r>
    </w:p>
    <w:p w14:paraId="3472BFF1" w14:textId="066C9A0B" w:rsidR="00A96413" w:rsidRPr="0060678D" w:rsidRDefault="00C45F66" w:rsidP="0060678D">
      <w:pPr>
        <w:pStyle w:val="ListParagraph"/>
        <w:numPr>
          <w:ilvl w:val="0"/>
          <w:numId w:val="10"/>
        </w:numPr>
        <w:rPr>
          <w:rFonts w:eastAsia="SimSun"/>
          <w:lang w:eastAsia="zh-CN"/>
        </w:rPr>
      </w:pPr>
      <w:r w:rsidRPr="0060678D">
        <w:rPr>
          <w:rFonts w:eastAsia="SimSun"/>
          <w:lang w:eastAsia="zh-CN"/>
        </w:rPr>
        <w:t xml:space="preserve">For the sake of model performance monitoring, </w:t>
      </w:r>
      <w:r w:rsidR="000D54F2" w:rsidRPr="0060678D">
        <w:rPr>
          <w:rFonts w:eastAsia="SimSun"/>
          <w:lang w:eastAsia="zh-CN"/>
        </w:rPr>
        <w:t>NW node</w:t>
      </w:r>
      <w:r w:rsidR="00E20963" w:rsidRPr="0060678D">
        <w:rPr>
          <w:rFonts w:eastAsia="SimSun"/>
          <w:lang w:eastAsia="zh-CN"/>
        </w:rPr>
        <w:t xml:space="preserve"> can easily configure the UE to </w:t>
      </w:r>
      <w:r w:rsidR="00634883" w:rsidRPr="0060678D">
        <w:rPr>
          <w:rFonts w:eastAsia="SimSun"/>
          <w:lang w:eastAsia="zh-CN"/>
        </w:rPr>
        <w:t>do necessary L1/L3 measurements</w:t>
      </w:r>
      <w:r w:rsidRPr="0060678D">
        <w:rPr>
          <w:rFonts w:eastAsia="SimSun"/>
          <w:lang w:eastAsia="zh-CN"/>
        </w:rPr>
        <w:t xml:space="preserve"> and report</w:t>
      </w:r>
      <w:r w:rsidR="000D54F2" w:rsidRPr="0060678D">
        <w:rPr>
          <w:rFonts w:eastAsia="SimSun"/>
          <w:lang w:eastAsia="zh-CN"/>
        </w:rPr>
        <w:t xml:space="preserve">, or </w:t>
      </w:r>
      <w:r w:rsidR="005E6E14" w:rsidRPr="0060678D">
        <w:rPr>
          <w:rFonts w:eastAsia="SimSun"/>
          <w:lang w:eastAsia="zh-CN"/>
        </w:rPr>
        <w:t xml:space="preserve">even </w:t>
      </w:r>
      <w:r w:rsidR="000D54F2" w:rsidRPr="0060678D">
        <w:rPr>
          <w:rFonts w:eastAsia="SimSun"/>
          <w:lang w:eastAsia="zh-CN"/>
        </w:rPr>
        <w:t xml:space="preserve">request </w:t>
      </w:r>
      <w:r w:rsidR="00BE6BD0">
        <w:rPr>
          <w:rFonts w:eastAsia="SimSun"/>
          <w:lang w:eastAsia="zh-CN"/>
        </w:rPr>
        <w:t xml:space="preserve">the </w:t>
      </w:r>
      <w:r w:rsidR="000D54F2" w:rsidRPr="0060678D">
        <w:rPr>
          <w:rFonts w:eastAsia="SimSun"/>
          <w:lang w:eastAsia="zh-CN"/>
        </w:rPr>
        <w:t xml:space="preserve">neighbour NW node to </w:t>
      </w:r>
      <w:r w:rsidR="00976DB1" w:rsidRPr="0060678D">
        <w:rPr>
          <w:rFonts w:eastAsia="SimSun"/>
          <w:lang w:eastAsia="zh-CN"/>
        </w:rPr>
        <w:t xml:space="preserve">provide the </w:t>
      </w:r>
      <w:r w:rsidR="009737AE" w:rsidRPr="0060678D">
        <w:rPr>
          <w:rFonts w:eastAsia="SimSun"/>
          <w:lang w:eastAsia="zh-CN"/>
        </w:rPr>
        <w:t>necessary UE measurements after a handover</w:t>
      </w:r>
      <w:r w:rsidR="005133F0" w:rsidRPr="0060678D">
        <w:rPr>
          <w:rFonts w:eastAsia="SimSun"/>
          <w:lang w:eastAsia="zh-CN"/>
        </w:rPr>
        <w:t xml:space="preserve"> execution.</w:t>
      </w:r>
      <w:r w:rsidRPr="0060678D">
        <w:rPr>
          <w:rFonts w:eastAsia="SimSun"/>
          <w:lang w:eastAsia="zh-CN"/>
        </w:rPr>
        <w:t xml:space="preserve"> </w:t>
      </w:r>
    </w:p>
    <w:p w14:paraId="1E027ECA" w14:textId="525A033D" w:rsidR="001D553F" w:rsidRPr="00455460" w:rsidRDefault="00455460" w:rsidP="525687EC">
      <w:pPr>
        <w:rPr>
          <w:rStyle w:val="ui-provider"/>
          <w:rFonts w:eastAsiaTheme="minorEastAsia"/>
          <w:lang w:eastAsia="zh-CN"/>
        </w:rPr>
      </w:pPr>
      <w:r w:rsidRPr="525687EC">
        <w:rPr>
          <w:rStyle w:val="ui-provider"/>
          <w:rFonts w:eastAsiaTheme="minorEastAsia"/>
          <w:lang w:eastAsia="zh-CN"/>
        </w:rPr>
        <w:t xml:space="preserve">From RAN2 point of view, </w:t>
      </w:r>
      <w:r w:rsidR="0026450A" w:rsidRPr="525687EC">
        <w:rPr>
          <w:rStyle w:val="ui-provider"/>
          <w:rFonts w:eastAsiaTheme="minorEastAsia"/>
          <w:lang w:eastAsia="zh-CN"/>
        </w:rPr>
        <w:t xml:space="preserve">how NW </w:t>
      </w:r>
      <w:r w:rsidR="00BE6BD0">
        <w:rPr>
          <w:rStyle w:val="ui-provider"/>
          <w:rFonts w:eastAsiaTheme="minorEastAsia"/>
          <w:lang w:eastAsia="zh-CN"/>
        </w:rPr>
        <w:t>requests</w:t>
      </w:r>
      <w:r w:rsidR="0026450A" w:rsidRPr="525687EC">
        <w:rPr>
          <w:rStyle w:val="ui-provider"/>
          <w:rFonts w:eastAsiaTheme="minorEastAsia"/>
          <w:lang w:eastAsia="zh-CN"/>
        </w:rPr>
        <w:t xml:space="preserve"> </w:t>
      </w:r>
      <w:r w:rsidR="005D1427" w:rsidRPr="525687EC">
        <w:rPr>
          <w:rStyle w:val="ui-provider"/>
          <w:rFonts w:eastAsiaTheme="minorEastAsia"/>
          <w:lang w:eastAsia="zh-CN"/>
        </w:rPr>
        <w:t xml:space="preserve">input </w:t>
      </w:r>
      <w:r w:rsidR="00FD580A" w:rsidRPr="525687EC">
        <w:rPr>
          <w:rStyle w:val="ui-provider"/>
          <w:rFonts w:eastAsiaTheme="minorEastAsia"/>
          <w:lang w:eastAsia="zh-CN"/>
        </w:rPr>
        <w:t xml:space="preserve">to support RRM measurement prediction using </w:t>
      </w:r>
      <w:r w:rsidR="009F76CC" w:rsidRPr="525687EC">
        <w:rPr>
          <w:rStyle w:val="ui-provider"/>
          <w:rFonts w:eastAsiaTheme="minorEastAsia"/>
          <w:lang w:eastAsia="zh-CN"/>
        </w:rPr>
        <w:t>NW-sided model</w:t>
      </w:r>
      <w:r w:rsidR="009E7BD8" w:rsidRPr="525687EC">
        <w:rPr>
          <w:rStyle w:val="ui-provider"/>
          <w:rFonts w:eastAsiaTheme="minorEastAsia"/>
          <w:lang w:eastAsia="zh-CN"/>
        </w:rPr>
        <w:t xml:space="preserve"> would be the focus. </w:t>
      </w:r>
      <w:r w:rsidR="008B3086" w:rsidRPr="525687EC">
        <w:rPr>
          <w:rStyle w:val="ui-provider"/>
          <w:rFonts w:eastAsiaTheme="minorEastAsia"/>
          <w:lang w:eastAsia="zh-CN"/>
        </w:rPr>
        <w:t xml:space="preserve">As </w:t>
      </w:r>
      <w:r w:rsidR="003543DF" w:rsidRPr="525687EC">
        <w:rPr>
          <w:rStyle w:val="ui-provider"/>
          <w:rFonts w:eastAsiaTheme="minorEastAsia"/>
          <w:lang w:eastAsia="zh-CN"/>
        </w:rPr>
        <w:t xml:space="preserve">a starting point assumption, </w:t>
      </w:r>
      <w:r w:rsidR="00844E94" w:rsidRPr="525687EC">
        <w:rPr>
          <w:rStyle w:val="ui-provider"/>
          <w:rFonts w:eastAsiaTheme="minorEastAsia"/>
          <w:lang w:eastAsia="zh-CN"/>
        </w:rPr>
        <w:t xml:space="preserve">NW can request </w:t>
      </w:r>
      <w:r w:rsidR="00973A9F" w:rsidRPr="525687EC">
        <w:rPr>
          <w:rStyle w:val="ui-provider"/>
          <w:rFonts w:eastAsiaTheme="minorEastAsia"/>
          <w:lang w:eastAsia="zh-CN"/>
        </w:rPr>
        <w:t>input from UE in one-shot</w:t>
      </w:r>
      <w:r w:rsidR="00A9668B">
        <w:rPr>
          <w:rStyle w:val="ui-provider"/>
          <w:rFonts w:eastAsiaTheme="minorEastAsia"/>
          <w:lang w:eastAsia="zh-CN"/>
        </w:rPr>
        <w:t xml:space="preserve"> (aperiodic)</w:t>
      </w:r>
      <w:r w:rsidR="00973A9F" w:rsidRPr="525687EC">
        <w:rPr>
          <w:rStyle w:val="ui-provider"/>
          <w:rFonts w:eastAsiaTheme="minorEastAsia"/>
          <w:lang w:eastAsia="zh-CN"/>
        </w:rPr>
        <w:t>, periodic</w:t>
      </w:r>
      <w:r w:rsidR="00BE6BD0">
        <w:rPr>
          <w:rStyle w:val="ui-provider"/>
          <w:rFonts w:eastAsiaTheme="minorEastAsia"/>
          <w:lang w:eastAsia="zh-CN"/>
        </w:rPr>
        <w:t>,</w:t>
      </w:r>
      <w:r w:rsidR="00973A9F" w:rsidRPr="525687EC">
        <w:rPr>
          <w:rStyle w:val="ui-provider"/>
          <w:rFonts w:eastAsiaTheme="minorEastAsia"/>
          <w:lang w:eastAsia="zh-CN"/>
        </w:rPr>
        <w:t xml:space="preserve"> or event-triggered manner</w:t>
      </w:r>
      <w:r w:rsidR="001D553F" w:rsidRPr="525687EC">
        <w:rPr>
          <w:rStyle w:val="ui-provider"/>
          <w:rFonts w:eastAsiaTheme="minorEastAsia"/>
          <w:lang w:eastAsia="zh-CN"/>
        </w:rPr>
        <w:t xml:space="preserve">. </w:t>
      </w:r>
    </w:p>
    <w:p w14:paraId="1EC38DFB" w14:textId="2217ED8E" w:rsidR="001D553F" w:rsidRDefault="00AA282C" w:rsidP="00FE30AD">
      <w:pPr>
        <w:rPr>
          <w:rStyle w:val="ui-provider"/>
          <w:b/>
          <w:bCs/>
        </w:rPr>
      </w:pPr>
      <w:r w:rsidRPr="525687EC">
        <w:rPr>
          <w:rStyle w:val="ui-provider"/>
          <w:b/>
          <w:bCs/>
        </w:rPr>
        <w:t xml:space="preserve">Proposal </w:t>
      </w:r>
      <w:r w:rsidR="00771028">
        <w:rPr>
          <w:rStyle w:val="ui-provider"/>
          <w:b/>
          <w:bCs/>
        </w:rPr>
        <w:t>5</w:t>
      </w:r>
      <w:r w:rsidRPr="525687EC">
        <w:rPr>
          <w:rStyle w:val="ui-provider"/>
          <w:b/>
          <w:bCs/>
        </w:rPr>
        <w:t xml:space="preserve">: NW requests input from UE </w:t>
      </w:r>
      <w:r w:rsidR="004E784D" w:rsidRPr="525687EC">
        <w:rPr>
          <w:rStyle w:val="ui-provider"/>
          <w:b/>
          <w:bCs/>
        </w:rPr>
        <w:t xml:space="preserve">in </w:t>
      </w:r>
      <w:r w:rsidR="00BE6BD0">
        <w:rPr>
          <w:rStyle w:val="ui-provider"/>
          <w:b/>
          <w:bCs/>
        </w:rPr>
        <w:t xml:space="preserve">a </w:t>
      </w:r>
      <w:r w:rsidR="003A219F" w:rsidRPr="525687EC">
        <w:rPr>
          <w:rStyle w:val="ui-provider"/>
          <w:b/>
          <w:bCs/>
        </w:rPr>
        <w:t>one-shot</w:t>
      </w:r>
      <w:r w:rsidR="00A9668B">
        <w:rPr>
          <w:rStyle w:val="ui-provider"/>
          <w:b/>
          <w:bCs/>
        </w:rPr>
        <w:t xml:space="preserve"> (aperiodic)</w:t>
      </w:r>
      <w:r w:rsidR="00657123" w:rsidRPr="525687EC">
        <w:rPr>
          <w:rStyle w:val="ui-provider"/>
          <w:b/>
          <w:bCs/>
        </w:rPr>
        <w:t xml:space="preserve">, </w:t>
      </w:r>
      <w:r w:rsidR="004E784D" w:rsidRPr="525687EC">
        <w:rPr>
          <w:rStyle w:val="ui-provider"/>
          <w:b/>
          <w:bCs/>
        </w:rPr>
        <w:t>periodic</w:t>
      </w:r>
      <w:r w:rsidR="00BE6BD0">
        <w:rPr>
          <w:rStyle w:val="ui-provider"/>
          <w:b/>
          <w:bCs/>
        </w:rPr>
        <w:t>,</w:t>
      </w:r>
      <w:r w:rsidR="004E784D" w:rsidRPr="525687EC">
        <w:rPr>
          <w:rStyle w:val="ui-provider"/>
          <w:b/>
          <w:bCs/>
        </w:rPr>
        <w:t xml:space="preserve"> or event-triggered manner </w:t>
      </w:r>
      <w:r w:rsidRPr="525687EC">
        <w:rPr>
          <w:rStyle w:val="ui-provider"/>
          <w:b/>
          <w:bCs/>
        </w:rPr>
        <w:t xml:space="preserve">for </w:t>
      </w:r>
      <w:r w:rsidR="2005E4B7" w:rsidRPr="525687EC">
        <w:rPr>
          <w:rStyle w:val="ui-provider"/>
          <w:b/>
          <w:bCs/>
        </w:rPr>
        <w:t>RRM</w:t>
      </w:r>
      <w:r w:rsidR="004E784D" w:rsidRPr="525687EC">
        <w:rPr>
          <w:rStyle w:val="ui-provider"/>
          <w:b/>
          <w:bCs/>
        </w:rPr>
        <w:t xml:space="preserve"> </w:t>
      </w:r>
      <w:r w:rsidRPr="525687EC">
        <w:rPr>
          <w:rStyle w:val="ui-provider"/>
          <w:b/>
          <w:bCs/>
        </w:rPr>
        <w:t>measurement prediction</w:t>
      </w:r>
      <w:r w:rsidR="58F8F648" w:rsidRPr="525687EC">
        <w:rPr>
          <w:rStyle w:val="ui-provider"/>
          <w:b/>
          <w:bCs/>
        </w:rPr>
        <w:t xml:space="preserve"> for NW-sided mode</w:t>
      </w:r>
      <w:r w:rsidR="2690D466" w:rsidRPr="525687EC">
        <w:rPr>
          <w:rStyle w:val="ui-provider"/>
          <w:b/>
          <w:bCs/>
        </w:rPr>
        <w:t>l</w:t>
      </w:r>
      <w:r w:rsidRPr="525687EC">
        <w:rPr>
          <w:rStyle w:val="ui-provider"/>
          <w:b/>
          <w:bCs/>
        </w:rPr>
        <w:t>.</w:t>
      </w:r>
    </w:p>
    <w:p w14:paraId="316032ED" w14:textId="77777777" w:rsidR="007035E2" w:rsidRDefault="007035E2" w:rsidP="00FE30AD">
      <w:pPr>
        <w:rPr>
          <w:rStyle w:val="ui-provider"/>
          <w:b/>
          <w:bCs/>
        </w:rPr>
      </w:pPr>
    </w:p>
    <w:p w14:paraId="76D6F38E" w14:textId="30057D0C" w:rsidR="001D553F" w:rsidRPr="00BE6BD0" w:rsidRDefault="001D553F" w:rsidP="525687EC">
      <w:pPr>
        <w:rPr>
          <w:rStyle w:val="ui-provider"/>
          <w:rFonts w:eastAsiaTheme="minorEastAsia"/>
          <w:lang w:eastAsia="zh-CN"/>
        </w:rPr>
      </w:pPr>
      <w:r w:rsidRPr="00BE6BD0">
        <w:rPr>
          <w:rStyle w:val="ui-provider"/>
          <w:rFonts w:eastAsiaTheme="minorEastAsia"/>
          <w:lang w:eastAsia="zh-CN"/>
        </w:rPr>
        <w:t xml:space="preserve">The </w:t>
      </w:r>
      <w:r w:rsidRPr="525687EC">
        <w:rPr>
          <w:rStyle w:val="ui-provider"/>
          <w:rFonts w:eastAsiaTheme="minorEastAsia"/>
          <w:lang w:eastAsia="zh-CN"/>
        </w:rPr>
        <w:t xml:space="preserve">input from UE will of course include any legacy L1/L3 beam measurement results or legacy L3 cell </w:t>
      </w:r>
      <w:r w:rsidR="00A41689" w:rsidRPr="525687EC">
        <w:rPr>
          <w:rStyle w:val="ui-provider"/>
          <w:rFonts w:eastAsiaTheme="minorEastAsia"/>
          <w:lang w:eastAsia="zh-CN"/>
        </w:rPr>
        <w:t xml:space="preserve">measurement results. At the same time, we believe the </w:t>
      </w:r>
      <w:r w:rsidR="00C4571D" w:rsidRPr="525687EC">
        <w:rPr>
          <w:rStyle w:val="ui-provider"/>
          <w:rFonts w:eastAsiaTheme="minorEastAsia"/>
          <w:lang w:eastAsia="zh-CN"/>
        </w:rPr>
        <w:t>L1</w:t>
      </w:r>
      <w:r w:rsidR="00597F04" w:rsidRPr="525687EC">
        <w:rPr>
          <w:rStyle w:val="ui-provider"/>
          <w:rFonts w:eastAsiaTheme="minorEastAsia"/>
          <w:lang w:eastAsia="zh-CN"/>
        </w:rPr>
        <w:t xml:space="preserve"> </w:t>
      </w:r>
      <w:r w:rsidR="004567E8" w:rsidRPr="525687EC">
        <w:rPr>
          <w:rStyle w:val="ui-provider"/>
          <w:rFonts w:eastAsiaTheme="minorEastAsia"/>
          <w:lang w:eastAsia="zh-CN"/>
        </w:rPr>
        <w:t>beam prediction</w:t>
      </w:r>
      <w:r w:rsidR="000B75F4" w:rsidRPr="525687EC">
        <w:rPr>
          <w:rStyle w:val="ui-provider"/>
          <w:rFonts w:eastAsiaTheme="minorEastAsia"/>
          <w:lang w:eastAsia="zh-CN"/>
        </w:rPr>
        <w:t xml:space="preserve"> result </w:t>
      </w:r>
      <w:r w:rsidR="005E035B" w:rsidRPr="525687EC">
        <w:rPr>
          <w:rStyle w:val="ui-provider"/>
          <w:rFonts w:eastAsiaTheme="minorEastAsia"/>
          <w:lang w:eastAsia="zh-CN"/>
        </w:rPr>
        <w:t xml:space="preserve">by </w:t>
      </w:r>
      <w:r w:rsidR="00791352" w:rsidRPr="525687EC">
        <w:rPr>
          <w:rStyle w:val="ui-provider"/>
          <w:rFonts w:eastAsiaTheme="minorEastAsia"/>
          <w:lang w:eastAsia="zh-CN"/>
        </w:rPr>
        <w:t>a</w:t>
      </w:r>
      <w:r w:rsidR="005E035B" w:rsidRPr="525687EC">
        <w:rPr>
          <w:rStyle w:val="ui-provider"/>
          <w:rFonts w:eastAsiaTheme="minorEastAsia"/>
          <w:lang w:eastAsia="zh-CN"/>
        </w:rPr>
        <w:t xml:space="preserve"> UE supporting</w:t>
      </w:r>
      <w:r w:rsidR="00396B1D" w:rsidRPr="525687EC">
        <w:rPr>
          <w:rStyle w:val="ui-provider"/>
          <w:rFonts w:eastAsiaTheme="minorEastAsia"/>
          <w:lang w:eastAsia="zh-CN"/>
        </w:rPr>
        <w:t xml:space="preserve"> the AI</w:t>
      </w:r>
      <w:r w:rsidR="00791352" w:rsidRPr="525687EC">
        <w:rPr>
          <w:rStyle w:val="ui-provider"/>
          <w:rFonts w:eastAsiaTheme="minorEastAsia"/>
          <w:lang w:eastAsia="zh-CN"/>
        </w:rPr>
        <w:t xml:space="preserve"> for air interface beam </w:t>
      </w:r>
      <w:r w:rsidR="00EE3910" w:rsidRPr="525687EC">
        <w:rPr>
          <w:rStyle w:val="ui-provider"/>
          <w:rFonts w:eastAsiaTheme="minorEastAsia"/>
          <w:lang w:eastAsia="zh-CN"/>
        </w:rPr>
        <w:t>prediction use case could</w:t>
      </w:r>
      <w:r w:rsidR="0060678D">
        <w:rPr>
          <w:rStyle w:val="ui-provider"/>
          <w:rFonts w:eastAsiaTheme="minorEastAsia"/>
          <w:lang w:eastAsia="zh-CN"/>
        </w:rPr>
        <w:t xml:space="preserve"> </w:t>
      </w:r>
      <w:r w:rsidR="00EE3910" w:rsidRPr="525687EC">
        <w:rPr>
          <w:rStyle w:val="ui-provider"/>
          <w:rFonts w:eastAsiaTheme="minorEastAsia"/>
          <w:lang w:eastAsia="zh-CN"/>
        </w:rPr>
        <w:t>also</w:t>
      </w:r>
      <w:r w:rsidR="00BE6BD0">
        <w:rPr>
          <w:rStyle w:val="ui-provider"/>
          <w:rFonts w:eastAsiaTheme="minorEastAsia"/>
          <w:lang w:eastAsia="zh-CN"/>
        </w:rPr>
        <w:t xml:space="preserve"> be</w:t>
      </w:r>
      <w:r w:rsidR="00EE3910" w:rsidRPr="525687EC">
        <w:rPr>
          <w:rStyle w:val="ui-provider"/>
          <w:rFonts w:eastAsiaTheme="minorEastAsia"/>
          <w:lang w:eastAsia="zh-CN"/>
        </w:rPr>
        <w:t xml:space="preserve"> considered as possible input </w:t>
      </w:r>
      <w:r w:rsidR="00B60D81" w:rsidRPr="525687EC">
        <w:rPr>
          <w:rStyle w:val="ui-provider"/>
          <w:rFonts w:eastAsiaTheme="minorEastAsia"/>
          <w:lang w:eastAsia="zh-CN"/>
        </w:rPr>
        <w:t xml:space="preserve">for further </w:t>
      </w:r>
      <w:r w:rsidR="002A0643" w:rsidRPr="525687EC">
        <w:rPr>
          <w:rStyle w:val="ui-provider"/>
          <w:rFonts w:eastAsiaTheme="minorEastAsia"/>
          <w:lang w:eastAsia="zh-CN"/>
        </w:rPr>
        <w:t>L3</w:t>
      </w:r>
      <w:r w:rsidR="00DC05DF" w:rsidRPr="525687EC">
        <w:rPr>
          <w:rStyle w:val="ui-provider"/>
          <w:rFonts w:eastAsiaTheme="minorEastAsia"/>
          <w:lang w:eastAsia="zh-CN"/>
        </w:rPr>
        <w:t xml:space="preserve"> beam/cell </w:t>
      </w:r>
      <w:r w:rsidR="005E72A4" w:rsidRPr="525687EC">
        <w:rPr>
          <w:rStyle w:val="ui-provider"/>
          <w:rFonts w:eastAsiaTheme="minorEastAsia"/>
          <w:lang w:eastAsia="zh-CN"/>
        </w:rPr>
        <w:t>level result</w:t>
      </w:r>
      <w:r w:rsidR="00752CB4" w:rsidRPr="525687EC">
        <w:rPr>
          <w:rStyle w:val="ui-provider"/>
          <w:rFonts w:eastAsiaTheme="minorEastAsia"/>
          <w:lang w:eastAsia="zh-CN"/>
        </w:rPr>
        <w:t xml:space="preserve"> prediction at NW.</w:t>
      </w:r>
    </w:p>
    <w:p w14:paraId="0665DC8A" w14:textId="4881A0E6" w:rsidR="00107546" w:rsidRDefault="00605676" w:rsidP="525687EC">
      <w:pPr>
        <w:rPr>
          <w:rStyle w:val="ui-provider"/>
          <w:rFonts w:eastAsiaTheme="minorEastAsia"/>
          <w:b/>
          <w:bCs/>
          <w:lang w:eastAsia="zh-CN"/>
        </w:rPr>
      </w:pPr>
      <w:r w:rsidRPr="525687EC">
        <w:rPr>
          <w:rStyle w:val="ui-provider"/>
          <w:rFonts w:eastAsiaTheme="minorEastAsia"/>
          <w:b/>
          <w:bCs/>
          <w:lang w:eastAsia="zh-CN"/>
        </w:rPr>
        <w:t>P</w:t>
      </w:r>
      <w:r w:rsidR="0052668E" w:rsidRPr="525687EC">
        <w:rPr>
          <w:rStyle w:val="ui-provider"/>
          <w:rFonts w:eastAsiaTheme="minorEastAsia"/>
          <w:b/>
          <w:bCs/>
          <w:lang w:eastAsia="zh-CN"/>
        </w:rPr>
        <w:t>roposal</w:t>
      </w:r>
      <w:r w:rsidR="005419C7" w:rsidRPr="525687EC">
        <w:rPr>
          <w:rStyle w:val="ui-provider"/>
          <w:rFonts w:eastAsiaTheme="minorEastAsia"/>
          <w:b/>
          <w:bCs/>
          <w:lang w:eastAsia="zh-CN"/>
        </w:rPr>
        <w:t xml:space="preserve"> </w:t>
      </w:r>
      <w:r w:rsidR="00771028">
        <w:rPr>
          <w:rStyle w:val="ui-provider"/>
          <w:rFonts w:eastAsiaTheme="minorEastAsia"/>
          <w:b/>
          <w:bCs/>
          <w:lang w:eastAsia="zh-CN"/>
        </w:rPr>
        <w:t>6</w:t>
      </w:r>
      <w:r w:rsidRPr="525687EC">
        <w:rPr>
          <w:rStyle w:val="ui-provider"/>
          <w:rFonts w:eastAsiaTheme="minorEastAsia"/>
          <w:b/>
          <w:bCs/>
          <w:lang w:eastAsia="zh-CN"/>
        </w:rPr>
        <w:t xml:space="preserve">: </w:t>
      </w:r>
      <w:r w:rsidR="008626F1" w:rsidRPr="525687EC">
        <w:rPr>
          <w:rStyle w:val="ui-provider"/>
          <w:rFonts w:eastAsiaTheme="minorEastAsia"/>
          <w:b/>
          <w:bCs/>
          <w:lang w:eastAsia="zh-CN"/>
        </w:rPr>
        <w:t>The input from UE could be</w:t>
      </w:r>
      <w:r w:rsidR="00AC462A" w:rsidRPr="525687EC">
        <w:rPr>
          <w:rStyle w:val="ui-provider"/>
          <w:rFonts w:eastAsiaTheme="minorEastAsia"/>
          <w:b/>
          <w:bCs/>
          <w:lang w:eastAsia="zh-CN"/>
        </w:rPr>
        <w:t xml:space="preserve"> either</w:t>
      </w:r>
      <w:r w:rsidR="008626F1" w:rsidRPr="525687EC">
        <w:rPr>
          <w:rStyle w:val="ui-provider"/>
          <w:rFonts w:eastAsiaTheme="minorEastAsia"/>
          <w:b/>
          <w:bCs/>
          <w:lang w:eastAsia="zh-CN"/>
        </w:rPr>
        <w:t xml:space="preserve"> </w:t>
      </w:r>
      <w:r w:rsidR="00752CB4" w:rsidRPr="525687EC">
        <w:rPr>
          <w:rStyle w:val="ui-provider"/>
          <w:rFonts w:eastAsiaTheme="minorEastAsia"/>
          <w:b/>
          <w:bCs/>
          <w:lang w:eastAsia="zh-CN"/>
        </w:rPr>
        <w:t xml:space="preserve">legacy L1/L3 </w:t>
      </w:r>
      <w:r w:rsidR="008626F1" w:rsidRPr="525687EC">
        <w:rPr>
          <w:rStyle w:val="ui-provider"/>
          <w:rFonts w:eastAsiaTheme="minorEastAsia"/>
          <w:b/>
          <w:bCs/>
          <w:lang w:eastAsia="zh-CN"/>
        </w:rPr>
        <w:t>measurements or</w:t>
      </w:r>
      <w:r w:rsidR="00AC462A" w:rsidRPr="525687EC">
        <w:rPr>
          <w:rStyle w:val="ui-provider"/>
          <w:rFonts w:eastAsiaTheme="minorEastAsia"/>
          <w:b/>
          <w:bCs/>
          <w:lang w:eastAsia="zh-CN"/>
        </w:rPr>
        <w:t xml:space="preserve"> </w:t>
      </w:r>
      <w:r w:rsidR="00ED286E" w:rsidRPr="525687EC">
        <w:rPr>
          <w:rStyle w:val="ui-provider"/>
          <w:rFonts w:eastAsiaTheme="minorEastAsia"/>
          <w:b/>
          <w:bCs/>
          <w:lang w:eastAsia="zh-CN"/>
        </w:rPr>
        <w:t xml:space="preserve">L1 </w:t>
      </w:r>
      <w:r w:rsidR="00D760BB" w:rsidRPr="525687EC">
        <w:rPr>
          <w:rStyle w:val="ui-provider"/>
          <w:rFonts w:eastAsiaTheme="minorEastAsia"/>
          <w:b/>
          <w:bCs/>
          <w:lang w:eastAsia="zh-CN"/>
        </w:rPr>
        <w:t xml:space="preserve">beam prediction </w:t>
      </w:r>
      <w:r w:rsidR="00BE6BD0">
        <w:rPr>
          <w:rStyle w:val="ui-provider"/>
          <w:rFonts w:eastAsiaTheme="minorEastAsia"/>
          <w:b/>
          <w:bCs/>
          <w:lang w:eastAsia="zh-CN"/>
        </w:rPr>
        <w:t>results</w:t>
      </w:r>
      <w:r w:rsidR="00271806" w:rsidRPr="525687EC">
        <w:rPr>
          <w:rStyle w:val="ui-provider"/>
          <w:rFonts w:eastAsiaTheme="minorEastAsia"/>
          <w:b/>
          <w:bCs/>
          <w:lang w:eastAsia="zh-CN"/>
        </w:rPr>
        <w:t xml:space="preserve"> </w:t>
      </w:r>
      <w:r w:rsidR="000C7433" w:rsidRPr="525687EC">
        <w:rPr>
          <w:rStyle w:val="ui-provider"/>
          <w:rFonts w:eastAsiaTheme="minorEastAsia"/>
          <w:b/>
          <w:bCs/>
          <w:lang w:eastAsia="zh-CN"/>
        </w:rPr>
        <w:t xml:space="preserve">(if UE is capable of </w:t>
      </w:r>
      <w:r w:rsidR="002304DA" w:rsidRPr="525687EC">
        <w:rPr>
          <w:rStyle w:val="ui-provider"/>
          <w:rFonts w:eastAsiaTheme="minorEastAsia"/>
          <w:b/>
          <w:bCs/>
          <w:lang w:eastAsia="zh-CN"/>
        </w:rPr>
        <w:t>L1 beam prediction</w:t>
      </w:r>
      <w:r w:rsidR="00271806" w:rsidRPr="525687EC">
        <w:rPr>
          <w:rStyle w:val="ui-provider"/>
          <w:rFonts w:eastAsiaTheme="minorEastAsia"/>
          <w:b/>
          <w:bCs/>
          <w:lang w:eastAsia="zh-CN"/>
        </w:rPr>
        <w:t xml:space="preserve"> in the </w:t>
      </w:r>
      <w:r w:rsidR="008B54C5" w:rsidRPr="525687EC">
        <w:rPr>
          <w:rStyle w:val="ui-provider"/>
          <w:rFonts w:eastAsiaTheme="minorEastAsia"/>
          <w:b/>
          <w:bCs/>
          <w:lang w:eastAsia="zh-CN"/>
        </w:rPr>
        <w:t>AI for air interface</w:t>
      </w:r>
      <w:r w:rsidR="000C7433" w:rsidRPr="525687EC">
        <w:rPr>
          <w:rStyle w:val="ui-provider"/>
          <w:rFonts w:eastAsiaTheme="minorEastAsia"/>
          <w:b/>
          <w:bCs/>
          <w:lang w:eastAsia="zh-CN"/>
        </w:rPr>
        <w:t>)</w:t>
      </w:r>
      <w:r w:rsidR="00D760BB" w:rsidRPr="525687EC">
        <w:rPr>
          <w:rStyle w:val="ui-provider"/>
          <w:rFonts w:eastAsiaTheme="minorEastAsia"/>
          <w:b/>
          <w:bCs/>
          <w:lang w:eastAsia="zh-CN"/>
        </w:rPr>
        <w:t xml:space="preserve">. </w:t>
      </w:r>
    </w:p>
    <w:p w14:paraId="33BF596A" w14:textId="77777777" w:rsidR="00F4688A" w:rsidRDefault="00F4688A" w:rsidP="525687EC">
      <w:pPr>
        <w:rPr>
          <w:rFonts w:eastAsiaTheme="minorEastAsia"/>
          <w:b/>
          <w:bCs/>
          <w:lang w:eastAsia="zh-CN"/>
        </w:rPr>
      </w:pPr>
    </w:p>
    <w:p w14:paraId="14BC39CA" w14:textId="77777777" w:rsidR="00FB6F91" w:rsidRDefault="00FB6F91" w:rsidP="525687EC">
      <w:pPr>
        <w:rPr>
          <w:rFonts w:eastAsiaTheme="minorEastAsia"/>
          <w:b/>
          <w:bCs/>
          <w:lang w:eastAsia="zh-CN"/>
        </w:rPr>
      </w:pPr>
    </w:p>
    <w:p w14:paraId="62E96337" w14:textId="77777777" w:rsidR="007035E2" w:rsidRDefault="007035E2" w:rsidP="525687EC">
      <w:pPr>
        <w:rPr>
          <w:rFonts w:eastAsiaTheme="minorEastAsia"/>
          <w:b/>
          <w:bCs/>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lastRenderedPageBreak/>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8751F76" w14:textId="23B9CF5B" w:rsidR="0020104D" w:rsidRPr="0020104D" w:rsidRDefault="0020104D" w:rsidP="00430A49">
      <w:pPr>
        <w:spacing w:after="0" w:line="240" w:lineRule="exact"/>
        <w:rPr>
          <w:rFonts w:eastAsiaTheme="minorEastAsia" w:cs="Arial"/>
          <w:b/>
          <w:bCs/>
          <w:u w:val="single"/>
          <w:lang w:eastAsia="zh-CN"/>
        </w:rPr>
      </w:pPr>
      <w:r w:rsidRPr="0020104D">
        <w:rPr>
          <w:rFonts w:eastAsiaTheme="minorEastAsia" w:cs="Arial"/>
          <w:b/>
          <w:bCs/>
          <w:u w:val="single"/>
          <w:lang w:eastAsia="zh-CN"/>
        </w:rPr>
        <w:t>UE-sided RRM measurement prediction</w:t>
      </w:r>
    </w:p>
    <w:p w14:paraId="3122EBB8" w14:textId="77777777" w:rsidR="0020104D" w:rsidRPr="00B257A3" w:rsidRDefault="0020104D" w:rsidP="00430A49">
      <w:pPr>
        <w:spacing w:after="0" w:line="240" w:lineRule="exact"/>
        <w:rPr>
          <w:rFonts w:eastAsiaTheme="minorEastAsia" w:cs="Arial"/>
          <w:lang w:eastAsia="zh-CN"/>
        </w:rPr>
      </w:pPr>
    </w:p>
    <w:p w14:paraId="77EE909A" w14:textId="5449B063" w:rsidR="55F45849" w:rsidRDefault="55F45849" w:rsidP="525687EC">
      <w:pPr>
        <w:rPr>
          <w:rFonts w:eastAsia="SimSun"/>
          <w:b/>
          <w:bCs/>
          <w:lang w:eastAsia="zh-CN"/>
        </w:rPr>
      </w:pPr>
      <w:r w:rsidRPr="525687EC">
        <w:rPr>
          <w:rFonts w:eastAsia="SimSun"/>
          <w:b/>
          <w:bCs/>
          <w:lang w:eastAsia="zh-CN"/>
        </w:rPr>
        <w:t xml:space="preserve">Proposal 1: </w:t>
      </w:r>
      <w:r w:rsidR="00FB5890">
        <w:rPr>
          <w:rFonts w:eastAsia="SimSun"/>
          <w:b/>
          <w:bCs/>
          <w:lang w:eastAsia="zh-CN"/>
        </w:rPr>
        <w:t xml:space="preserve">From RAN2 point of view, </w:t>
      </w:r>
      <w:r w:rsidRPr="525687EC">
        <w:rPr>
          <w:rFonts w:eastAsia="SimSun"/>
          <w:b/>
          <w:bCs/>
          <w:lang w:eastAsia="zh-CN"/>
        </w:rPr>
        <w:t>RRM measurement prediction using UE-sided model is the starting point.</w:t>
      </w:r>
    </w:p>
    <w:p w14:paraId="436065E3" w14:textId="7850A009" w:rsidR="0020104D" w:rsidRDefault="0020104D" w:rsidP="0020104D">
      <w:pPr>
        <w:rPr>
          <w:rFonts w:eastAsia="SimSun"/>
          <w:b/>
          <w:bCs/>
          <w:lang w:eastAsia="zh-CN"/>
        </w:rPr>
      </w:pPr>
      <w:r w:rsidRPr="0063588B">
        <w:rPr>
          <w:rFonts w:eastAsia="SimSun"/>
          <w:b/>
          <w:bCs/>
          <w:lang w:eastAsia="zh-CN"/>
        </w:rPr>
        <w:t xml:space="preserve">Proposal 2: </w:t>
      </w:r>
      <w:r>
        <w:rPr>
          <w:rFonts w:eastAsia="SimSun"/>
          <w:b/>
          <w:bCs/>
          <w:lang w:eastAsia="zh-CN"/>
        </w:rPr>
        <w:t>NW configures the UE</w:t>
      </w:r>
      <w:r w:rsidRPr="0063588B">
        <w:rPr>
          <w:rFonts w:eastAsia="SimSun"/>
          <w:b/>
          <w:bCs/>
          <w:lang w:eastAsia="zh-CN"/>
        </w:rPr>
        <w:t xml:space="preserve"> for</w:t>
      </w:r>
      <w:r>
        <w:rPr>
          <w:rFonts w:eastAsia="SimSun"/>
          <w:b/>
          <w:bCs/>
          <w:lang w:eastAsia="zh-CN"/>
        </w:rPr>
        <w:t xml:space="preserve"> RRM</w:t>
      </w:r>
      <w:r w:rsidRPr="0063588B">
        <w:rPr>
          <w:rFonts w:eastAsia="SimSun"/>
          <w:b/>
          <w:bCs/>
          <w:lang w:eastAsia="zh-CN"/>
        </w:rPr>
        <w:t xml:space="preserve"> measurement prediction</w:t>
      </w:r>
      <w:r>
        <w:rPr>
          <w:rFonts w:eastAsia="SimSun"/>
          <w:b/>
          <w:bCs/>
          <w:lang w:eastAsia="zh-CN"/>
        </w:rPr>
        <w:t xml:space="preserve">. </w:t>
      </w:r>
    </w:p>
    <w:p w14:paraId="64319705" w14:textId="77777777" w:rsidR="0020104D" w:rsidRPr="0063588B" w:rsidRDefault="0020104D" w:rsidP="0020104D">
      <w:pPr>
        <w:ind w:left="720"/>
        <w:rPr>
          <w:rFonts w:eastAsia="SimSun"/>
          <w:b/>
          <w:bCs/>
          <w:lang w:eastAsia="zh-CN"/>
        </w:rPr>
      </w:pPr>
      <w:r w:rsidRPr="525687EC">
        <w:rPr>
          <w:rFonts w:eastAsia="SimSun"/>
          <w:b/>
          <w:bCs/>
          <w:lang w:eastAsia="zh-CN"/>
        </w:rPr>
        <w:t xml:space="preserve">Proposal </w:t>
      </w:r>
      <w:r>
        <w:rPr>
          <w:rFonts w:eastAsia="SimSun"/>
          <w:b/>
          <w:bCs/>
          <w:lang w:eastAsia="zh-CN"/>
        </w:rPr>
        <w:t>2A</w:t>
      </w:r>
      <w:r w:rsidRPr="525687EC">
        <w:rPr>
          <w:rFonts w:eastAsia="SimSun"/>
          <w:b/>
          <w:bCs/>
          <w:lang w:eastAsia="zh-CN"/>
        </w:rPr>
        <w:t>: Configuration for RRM measurement prediction depends on the different cases of spatial and temporal domain RRM measurement prediction.</w:t>
      </w:r>
    </w:p>
    <w:p w14:paraId="5D7B87B0" w14:textId="77777777" w:rsidR="0020104D" w:rsidRDefault="0020104D" w:rsidP="0020104D">
      <w:pPr>
        <w:rPr>
          <w:rFonts w:eastAsia="SimSun"/>
          <w:b/>
          <w:bCs/>
          <w:lang w:eastAsia="zh-CN"/>
        </w:rPr>
      </w:pPr>
      <w:r w:rsidRPr="525687EC">
        <w:rPr>
          <w:rFonts w:eastAsia="SimSun"/>
          <w:b/>
          <w:bCs/>
          <w:lang w:eastAsia="zh-CN"/>
        </w:rPr>
        <w:t xml:space="preserve">Proposal </w:t>
      </w:r>
      <w:r>
        <w:rPr>
          <w:rFonts w:eastAsia="SimSun"/>
          <w:b/>
          <w:bCs/>
          <w:lang w:eastAsia="zh-CN"/>
        </w:rPr>
        <w:t>3</w:t>
      </w:r>
      <w:r w:rsidRPr="525687EC">
        <w:rPr>
          <w:rFonts w:eastAsia="SimSun"/>
          <w:b/>
          <w:bCs/>
          <w:lang w:eastAsia="zh-CN"/>
        </w:rPr>
        <w:t xml:space="preserve">: The legacy measurement configuration framework is used as </w:t>
      </w:r>
      <w:r>
        <w:rPr>
          <w:rFonts w:eastAsia="SimSun"/>
          <w:b/>
          <w:bCs/>
          <w:lang w:eastAsia="zh-CN"/>
        </w:rPr>
        <w:t xml:space="preserve">a </w:t>
      </w:r>
      <w:r w:rsidRPr="525687EC">
        <w:rPr>
          <w:rFonts w:eastAsia="SimSun"/>
          <w:b/>
          <w:bCs/>
          <w:lang w:eastAsia="zh-CN"/>
        </w:rPr>
        <w:t xml:space="preserve">baseline for beam/cell level measurement, for spatial/temporal domain RRM measurement prediction. </w:t>
      </w:r>
    </w:p>
    <w:p w14:paraId="671141DA" w14:textId="77777777" w:rsidR="0020104D" w:rsidRDefault="0020104D" w:rsidP="0020104D">
      <w:pPr>
        <w:rPr>
          <w:rFonts w:eastAsia="SimSun"/>
          <w:b/>
          <w:bCs/>
          <w:lang w:eastAsia="zh-CN"/>
        </w:rPr>
      </w:pPr>
      <w:r w:rsidRPr="525687EC">
        <w:rPr>
          <w:rFonts w:eastAsia="SimSun"/>
          <w:b/>
          <w:bCs/>
          <w:lang w:eastAsia="zh-CN"/>
        </w:rPr>
        <w:t xml:space="preserve">Proposal </w:t>
      </w:r>
      <w:r>
        <w:rPr>
          <w:rFonts w:eastAsia="SimSun"/>
          <w:b/>
          <w:bCs/>
          <w:lang w:eastAsia="zh-CN"/>
        </w:rPr>
        <w:t>4</w:t>
      </w:r>
      <w:r w:rsidRPr="525687EC">
        <w:rPr>
          <w:rFonts w:eastAsia="SimSun"/>
          <w:b/>
          <w:bCs/>
          <w:lang w:eastAsia="zh-CN"/>
        </w:rPr>
        <w:t xml:space="preserve">: UE reports the RRM measurement prediction outcome to the NW, legacy measurement reporting framework is used as a baseline. Possible reporting enhancements </w:t>
      </w:r>
      <w:r>
        <w:rPr>
          <w:rFonts w:eastAsia="SimSun"/>
          <w:b/>
          <w:bCs/>
          <w:lang w:eastAsia="zh-CN"/>
        </w:rPr>
        <w:t>are</w:t>
      </w:r>
      <w:r w:rsidRPr="525687EC">
        <w:rPr>
          <w:rFonts w:eastAsia="SimSun"/>
          <w:b/>
          <w:bCs/>
          <w:lang w:eastAsia="zh-CN"/>
        </w:rPr>
        <w:t xml:space="preserve"> left to </w:t>
      </w:r>
      <w:r>
        <w:rPr>
          <w:rFonts w:eastAsia="SimSun"/>
          <w:b/>
          <w:bCs/>
          <w:lang w:eastAsia="zh-CN"/>
        </w:rPr>
        <w:t xml:space="preserve">the </w:t>
      </w:r>
      <w:r w:rsidRPr="525687EC">
        <w:rPr>
          <w:rFonts w:eastAsia="SimSun"/>
          <w:b/>
          <w:bCs/>
          <w:lang w:eastAsia="zh-CN"/>
        </w:rPr>
        <w:t>normative phase discussion.</w:t>
      </w:r>
    </w:p>
    <w:p w14:paraId="66C747F4" w14:textId="77777777" w:rsidR="0020104D" w:rsidRDefault="0020104D" w:rsidP="0020104D">
      <w:pPr>
        <w:spacing w:after="0" w:line="240" w:lineRule="exact"/>
        <w:rPr>
          <w:rFonts w:eastAsiaTheme="minorEastAsia" w:cs="Arial"/>
          <w:lang w:eastAsia="zh-CN"/>
        </w:rPr>
      </w:pPr>
    </w:p>
    <w:p w14:paraId="06203AA7" w14:textId="07E2A4D5" w:rsidR="0020104D" w:rsidRPr="0020104D" w:rsidRDefault="0020104D" w:rsidP="0020104D">
      <w:pPr>
        <w:spacing w:after="0" w:line="240" w:lineRule="exact"/>
        <w:rPr>
          <w:rFonts w:eastAsiaTheme="minorEastAsia" w:cs="Arial"/>
          <w:b/>
          <w:bCs/>
          <w:u w:val="single"/>
          <w:lang w:eastAsia="zh-CN"/>
        </w:rPr>
      </w:pPr>
      <w:r>
        <w:rPr>
          <w:rFonts w:eastAsiaTheme="minorEastAsia" w:cs="Arial"/>
          <w:b/>
          <w:bCs/>
          <w:u w:val="single"/>
          <w:lang w:eastAsia="zh-CN"/>
        </w:rPr>
        <w:t>NW</w:t>
      </w:r>
      <w:r w:rsidRPr="0020104D">
        <w:rPr>
          <w:rFonts w:eastAsiaTheme="minorEastAsia" w:cs="Arial"/>
          <w:b/>
          <w:bCs/>
          <w:u w:val="single"/>
          <w:lang w:eastAsia="zh-CN"/>
        </w:rPr>
        <w:t>-sided RRM measurement prediction</w:t>
      </w:r>
    </w:p>
    <w:p w14:paraId="381AD455" w14:textId="77777777" w:rsidR="0020104D" w:rsidRDefault="0020104D" w:rsidP="525687EC">
      <w:pPr>
        <w:rPr>
          <w:rStyle w:val="ui-provider"/>
          <w:b/>
          <w:bCs/>
        </w:rPr>
      </w:pPr>
    </w:p>
    <w:p w14:paraId="01B69838" w14:textId="1BDAE89F" w:rsidR="3B394B7B" w:rsidRDefault="3B394B7B" w:rsidP="525687EC">
      <w:pPr>
        <w:rPr>
          <w:rStyle w:val="ui-provider"/>
          <w:b/>
          <w:bCs/>
        </w:rPr>
      </w:pPr>
      <w:r w:rsidRPr="525687EC">
        <w:rPr>
          <w:rStyle w:val="ui-provider"/>
          <w:b/>
          <w:bCs/>
        </w:rPr>
        <w:t xml:space="preserve">Proposal </w:t>
      </w:r>
      <w:r w:rsidR="0020104D">
        <w:rPr>
          <w:rStyle w:val="ui-provider"/>
          <w:b/>
          <w:bCs/>
        </w:rPr>
        <w:t>5</w:t>
      </w:r>
      <w:r w:rsidRPr="525687EC">
        <w:rPr>
          <w:rStyle w:val="ui-provider"/>
          <w:b/>
          <w:bCs/>
        </w:rPr>
        <w:t>: NW requests input from UE in one-shot</w:t>
      </w:r>
      <w:r w:rsidR="00A77A9E">
        <w:rPr>
          <w:rStyle w:val="ui-provider"/>
          <w:b/>
          <w:bCs/>
        </w:rPr>
        <w:t xml:space="preserve"> (aperiodic)</w:t>
      </w:r>
      <w:r w:rsidRPr="525687EC">
        <w:rPr>
          <w:rStyle w:val="ui-provider"/>
          <w:b/>
          <w:bCs/>
        </w:rPr>
        <w:t>, periodic</w:t>
      </w:r>
      <w:r w:rsidR="0060678D">
        <w:rPr>
          <w:rStyle w:val="ui-provider"/>
          <w:b/>
          <w:bCs/>
        </w:rPr>
        <w:t>,</w:t>
      </w:r>
      <w:r w:rsidRPr="525687EC">
        <w:rPr>
          <w:rStyle w:val="ui-provider"/>
          <w:b/>
          <w:bCs/>
        </w:rPr>
        <w:t xml:space="preserve"> or event-triggered manner for RRM measurement prediction for NW-sided model.</w:t>
      </w:r>
    </w:p>
    <w:p w14:paraId="5705D003" w14:textId="79DC84AD" w:rsidR="3B394B7B" w:rsidRDefault="3B394B7B" w:rsidP="525687EC">
      <w:pPr>
        <w:rPr>
          <w:rStyle w:val="ui-provider"/>
          <w:rFonts w:eastAsiaTheme="minorEastAsia"/>
          <w:b/>
          <w:bCs/>
          <w:lang w:eastAsia="zh-CN"/>
        </w:rPr>
      </w:pPr>
      <w:r w:rsidRPr="525687EC">
        <w:rPr>
          <w:rStyle w:val="ui-provider"/>
          <w:rFonts w:eastAsiaTheme="minorEastAsia"/>
          <w:b/>
          <w:bCs/>
          <w:lang w:eastAsia="zh-CN"/>
        </w:rPr>
        <w:t xml:space="preserve">Proposal </w:t>
      </w:r>
      <w:r w:rsidR="0020104D">
        <w:rPr>
          <w:rStyle w:val="ui-provider"/>
          <w:rFonts w:eastAsiaTheme="minorEastAsia"/>
          <w:b/>
          <w:bCs/>
          <w:lang w:eastAsia="zh-CN"/>
        </w:rPr>
        <w:t>6</w:t>
      </w:r>
      <w:r w:rsidRPr="525687EC">
        <w:rPr>
          <w:rStyle w:val="ui-provider"/>
          <w:rFonts w:eastAsiaTheme="minorEastAsia"/>
          <w:b/>
          <w:bCs/>
          <w:lang w:eastAsia="zh-CN"/>
        </w:rPr>
        <w:t xml:space="preserve">: The input from UE could be either legacy L1/L3 measurements or L1 beam prediction </w:t>
      </w:r>
      <w:r w:rsidR="0060678D">
        <w:rPr>
          <w:rStyle w:val="ui-provider"/>
          <w:rFonts w:eastAsiaTheme="minorEastAsia"/>
          <w:b/>
          <w:bCs/>
          <w:lang w:eastAsia="zh-CN"/>
        </w:rPr>
        <w:t>results</w:t>
      </w:r>
      <w:r w:rsidRPr="525687EC">
        <w:rPr>
          <w:rStyle w:val="ui-provider"/>
          <w:rFonts w:eastAsiaTheme="minorEastAsia"/>
          <w:b/>
          <w:bCs/>
          <w:lang w:eastAsia="zh-CN"/>
        </w:rPr>
        <w:t xml:space="preserve"> (if UE is capable of L1 beam prediction in the AI for air interface).</w:t>
      </w:r>
    </w:p>
    <w:p w14:paraId="1BF4A4F7" w14:textId="1B4D37A0" w:rsidR="525687EC" w:rsidRDefault="525687EC" w:rsidP="525687EC">
      <w:pPr>
        <w:rPr>
          <w:rFonts w:eastAsia="SimSun"/>
          <w:b/>
          <w:bCs/>
          <w:lang w:eastAsia="zh-CN"/>
        </w:rPr>
      </w:pPr>
    </w:p>
    <w:p w14:paraId="04E717AF" w14:textId="77777777" w:rsidR="00CA15BF" w:rsidRPr="00786646" w:rsidRDefault="00CA15BF" w:rsidP="00CA15BF">
      <w:pPr>
        <w:rPr>
          <w:rFonts w:eastAsia="SimSun"/>
          <w:b/>
          <w:bCs/>
          <w:lang w:eastAsia="zh-CN"/>
        </w:rPr>
      </w:pPr>
    </w:p>
    <w:p w14:paraId="60760AF6" w14:textId="73D14003" w:rsidR="00B14CD7" w:rsidRDefault="0099221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3454EBE7" w14:textId="666E6536" w:rsidR="0060678D" w:rsidRDefault="0060678D" w:rsidP="00F4688A">
      <w:pPr>
        <w:rPr>
          <w:rFonts w:ascii="Times New Roman" w:eastAsia="PMingLiU" w:hAnsi="Times New Roman"/>
        </w:rPr>
      </w:pPr>
      <w:r>
        <w:rPr>
          <w:rFonts w:ascii="Times New Roman" w:eastAsia="PMingLiU" w:hAnsi="Times New Roman"/>
        </w:rPr>
        <w:t>[2] TR 38.843, Study on Artificial Intelligence (AI)/Machine Learning (ML) for NR air interface (Release 18).</w:t>
      </w:r>
    </w:p>
    <w:p w14:paraId="74C2A251" w14:textId="77777777" w:rsidR="00F4688A" w:rsidRPr="006C0018" w:rsidRDefault="00F4688A" w:rsidP="006C0018">
      <w:pPr>
        <w:rPr>
          <w:rFonts w:eastAsia="SimSun"/>
          <w:lang w:eastAsia="zh-CN"/>
        </w:rPr>
      </w:pPr>
    </w:p>
    <w:sectPr w:rsidR="00F4688A"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D1A1" w14:textId="77777777" w:rsidR="001476EE" w:rsidRDefault="001476EE">
      <w:pPr>
        <w:spacing w:after="0"/>
      </w:pPr>
      <w:r>
        <w:separator/>
      </w:r>
    </w:p>
  </w:endnote>
  <w:endnote w:type="continuationSeparator" w:id="0">
    <w:p w14:paraId="073E8F33" w14:textId="77777777" w:rsidR="001476EE" w:rsidRDefault="001476EE">
      <w:pPr>
        <w:spacing w:after="0"/>
      </w:pPr>
      <w:r>
        <w:continuationSeparator/>
      </w:r>
    </w:p>
  </w:endnote>
  <w:endnote w:type="continuationNotice" w:id="1">
    <w:p w14:paraId="063B0229" w14:textId="77777777" w:rsidR="001476EE" w:rsidRDefault="00147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2B1C" w14:textId="77777777" w:rsidR="001476EE" w:rsidRDefault="001476EE">
      <w:pPr>
        <w:spacing w:after="0"/>
      </w:pPr>
      <w:r>
        <w:separator/>
      </w:r>
    </w:p>
  </w:footnote>
  <w:footnote w:type="continuationSeparator" w:id="0">
    <w:p w14:paraId="48E60ED0" w14:textId="77777777" w:rsidR="001476EE" w:rsidRDefault="001476EE">
      <w:pPr>
        <w:spacing w:after="0"/>
      </w:pPr>
      <w:r>
        <w:continuationSeparator/>
      </w:r>
    </w:p>
  </w:footnote>
  <w:footnote w:type="continuationNotice" w:id="1">
    <w:p w14:paraId="076DAB83" w14:textId="77777777" w:rsidR="001476EE" w:rsidRDefault="00147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6E5"/>
    <w:multiLevelType w:val="hybridMultilevel"/>
    <w:tmpl w:val="2B469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257D20"/>
    <w:multiLevelType w:val="hybridMultilevel"/>
    <w:tmpl w:val="6DEEC67E"/>
    <w:lvl w:ilvl="0" w:tplc="8CD65594">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5243030"/>
    <w:multiLevelType w:val="hybridMultilevel"/>
    <w:tmpl w:val="0E58AAFA"/>
    <w:lvl w:ilvl="0" w:tplc="24F40DA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27A00"/>
    <w:multiLevelType w:val="hybridMultilevel"/>
    <w:tmpl w:val="C32CE73A"/>
    <w:lvl w:ilvl="0" w:tplc="60E81B12">
      <w:start w:val="7"/>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695B7A"/>
    <w:multiLevelType w:val="hybridMultilevel"/>
    <w:tmpl w:val="FFFFFFFF"/>
    <w:lvl w:ilvl="0" w:tplc="79648502">
      <w:start w:val="1"/>
      <w:numFmt w:val="decimal"/>
      <w:lvlText w:val="Proposal %1"/>
      <w:lvlJc w:val="left"/>
      <w:pPr>
        <w:ind w:left="1304" w:hanging="1304"/>
      </w:pPr>
    </w:lvl>
    <w:lvl w:ilvl="1" w:tplc="2CECE708">
      <w:start w:val="1"/>
      <w:numFmt w:val="lowerLetter"/>
      <w:lvlText w:val="%2."/>
      <w:lvlJc w:val="left"/>
      <w:pPr>
        <w:ind w:left="1440" w:hanging="360"/>
      </w:pPr>
    </w:lvl>
    <w:lvl w:ilvl="2" w:tplc="C90C7292">
      <w:start w:val="1"/>
      <w:numFmt w:val="lowerRoman"/>
      <w:lvlText w:val="%3."/>
      <w:lvlJc w:val="right"/>
      <w:pPr>
        <w:ind w:left="2160" w:hanging="180"/>
      </w:pPr>
    </w:lvl>
    <w:lvl w:ilvl="3" w:tplc="C9707DD0">
      <w:start w:val="1"/>
      <w:numFmt w:val="decimal"/>
      <w:lvlText w:val="%4."/>
      <w:lvlJc w:val="left"/>
      <w:pPr>
        <w:ind w:left="2880" w:hanging="360"/>
      </w:pPr>
    </w:lvl>
    <w:lvl w:ilvl="4" w:tplc="21844E88">
      <w:start w:val="1"/>
      <w:numFmt w:val="lowerLetter"/>
      <w:lvlText w:val="%5."/>
      <w:lvlJc w:val="left"/>
      <w:pPr>
        <w:ind w:left="3600" w:hanging="360"/>
      </w:pPr>
    </w:lvl>
    <w:lvl w:ilvl="5" w:tplc="4B1A93E2">
      <w:start w:val="1"/>
      <w:numFmt w:val="lowerRoman"/>
      <w:lvlText w:val="%6."/>
      <w:lvlJc w:val="right"/>
      <w:pPr>
        <w:ind w:left="4320" w:hanging="180"/>
      </w:pPr>
    </w:lvl>
    <w:lvl w:ilvl="6" w:tplc="C9C4E83C">
      <w:start w:val="1"/>
      <w:numFmt w:val="decimal"/>
      <w:lvlText w:val="%7."/>
      <w:lvlJc w:val="left"/>
      <w:pPr>
        <w:ind w:left="5040" w:hanging="360"/>
      </w:pPr>
    </w:lvl>
    <w:lvl w:ilvl="7" w:tplc="D244F348">
      <w:start w:val="1"/>
      <w:numFmt w:val="lowerLetter"/>
      <w:lvlText w:val="%8."/>
      <w:lvlJc w:val="left"/>
      <w:pPr>
        <w:ind w:left="5760" w:hanging="360"/>
      </w:pPr>
    </w:lvl>
    <w:lvl w:ilvl="8" w:tplc="D64E0FE6">
      <w:start w:val="1"/>
      <w:numFmt w:val="lowerRoman"/>
      <w:lvlText w:val="%9."/>
      <w:lvlJc w:val="right"/>
      <w:pPr>
        <w:ind w:left="6480" w:hanging="180"/>
      </w:pPr>
    </w:lvl>
  </w:abstractNum>
  <w:abstractNum w:abstractNumId="10"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C4768"/>
    <w:multiLevelType w:val="hybridMultilevel"/>
    <w:tmpl w:val="FFFFFFFF"/>
    <w:lvl w:ilvl="0" w:tplc="E1AC37FC">
      <w:start w:val="1"/>
      <w:numFmt w:val="bullet"/>
      <w:lvlText w:val=""/>
      <w:lvlJc w:val="left"/>
      <w:pPr>
        <w:ind w:left="720" w:hanging="360"/>
      </w:pPr>
      <w:rPr>
        <w:rFonts w:ascii="Symbol" w:hAnsi="Symbol" w:hint="default"/>
      </w:rPr>
    </w:lvl>
    <w:lvl w:ilvl="1" w:tplc="22440A5A">
      <w:start w:val="1"/>
      <w:numFmt w:val="bullet"/>
      <w:lvlText w:val="o"/>
      <w:lvlJc w:val="left"/>
      <w:pPr>
        <w:ind w:left="1440" w:hanging="360"/>
      </w:pPr>
      <w:rPr>
        <w:rFonts w:ascii="Courier New" w:hAnsi="Courier New" w:hint="default"/>
      </w:rPr>
    </w:lvl>
    <w:lvl w:ilvl="2" w:tplc="847C2A2E">
      <w:start w:val="1"/>
      <w:numFmt w:val="bullet"/>
      <w:lvlText w:val=""/>
      <w:lvlJc w:val="left"/>
      <w:pPr>
        <w:ind w:left="2160" w:hanging="360"/>
      </w:pPr>
      <w:rPr>
        <w:rFonts w:ascii="Wingdings" w:hAnsi="Wingdings" w:hint="default"/>
      </w:rPr>
    </w:lvl>
    <w:lvl w:ilvl="3" w:tplc="6E6E048E">
      <w:start w:val="1"/>
      <w:numFmt w:val="bullet"/>
      <w:lvlText w:val=""/>
      <w:lvlJc w:val="left"/>
      <w:pPr>
        <w:ind w:left="2880" w:hanging="360"/>
      </w:pPr>
      <w:rPr>
        <w:rFonts w:ascii="Symbol" w:hAnsi="Symbol" w:hint="default"/>
      </w:rPr>
    </w:lvl>
    <w:lvl w:ilvl="4" w:tplc="2488C168">
      <w:start w:val="1"/>
      <w:numFmt w:val="bullet"/>
      <w:lvlText w:val="o"/>
      <w:lvlJc w:val="left"/>
      <w:pPr>
        <w:ind w:left="3600" w:hanging="360"/>
      </w:pPr>
      <w:rPr>
        <w:rFonts w:ascii="Courier New" w:hAnsi="Courier New" w:hint="default"/>
      </w:rPr>
    </w:lvl>
    <w:lvl w:ilvl="5" w:tplc="4FE2176E">
      <w:start w:val="1"/>
      <w:numFmt w:val="bullet"/>
      <w:lvlText w:val=""/>
      <w:lvlJc w:val="left"/>
      <w:pPr>
        <w:ind w:left="4320" w:hanging="360"/>
      </w:pPr>
      <w:rPr>
        <w:rFonts w:ascii="Wingdings" w:hAnsi="Wingdings" w:hint="default"/>
      </w:rPr>
    </w:lvl>
    <w:lvl w:ilvl="6" w:tplc="3FC26350">
      <w:start w:val="1"/>
      <w:numFmt w:val="bullet"/>
      <w:lvlText w:val=""/>
      <w:lvlJc w:val="left"/>
      <w:pPr>
        <w:ind w:left="5040" w:hanging="360"/>
      </w:pPr>
      <w:rPr>
        <w:rFonts w:ascii="Symbol" w:hAnsi="Symbol" w:hint="default"/>
      </w:rPr>
    </w:lvl>
    <w:lvl w:ilvl="7" w:tplc="508EC71C">
      <w:start w:val="1"/>
      <w:numFmt w:val="bullet"/>
      <w:lvlText w:val="o"/>
      <w:lvlJc w:val="left"/>
      <w:pPr>
        <w:ind w:left="5760" w:hanging="360"/>
      </w:pPr>
      <w:rPr>
        <w:rFonts w:ascii="Courier New" w:hAnsi="Courier New" w:hint="default"/>
      </w:rPr>
    </w:lvl>
    <w:lvl w:ilvl="8" w:tplc="323EDFA2">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FEAEE4"/>
    <w:multiLevelType w:val="hybridMultilevel"/>
    <w:tmpl w:val="FFFFFFFF"/>
    <w:lvl w:ilvl="0" w:tplc="7B62E57C">
      <w:start w:val="1"/>
      <w:numFmt w:val="bullet"/>
      <w:lvlText w:val=""/>
      <w:lvlJc w:val="left"/>
      <w:pPr>
        <w:ind w:left="720" w:hanging="360"/>
      </w:pPr>
      <w:rPr>
        <w:rFonts w:ascii="Symbol" w:hAnsi="Symbol" w:hint="default"/>
      </w:rPr>
    </w:lvl>
    <w:lvl w:ilvl="1" w:tplc="8020AFF0">
      <w:start w:val="1"/>
      <w:numFmt w:val="bullet"/>
      <w:lvlText w:val="o"/>
      <w:lvlJc w:val="left"/>
      <w:pPr>
        <w:ind w:left="1440" w:hanging="360"/>
      </w:pPr>
      <w:rPr>
        <w:rFonts w:ascii="Courier New" w:hAnsi="Courier New" w:hint="default"/>
      </w:rPr>
    </w:lvl>
    <w:lvl w:ilvl="2" w:tplc="F6B40A44">
      <w:start w:val="1"/>
      <w:numFmt w:val="bullet"/>
      <w:lvlText w:val=""/>
      <w:lvlJc w:val="left"/>
      <w:pPr>
        <w:ind w:left="2160" w:hanging="360"/>
      </w:pPr>
      <w:rPr>
        <w:rFonts w:ascii="Wingdings" w:hAnsi="Wingdings" w:hint="default"/>
      </w:rPr>
    </w:lvl>
    <w:lvl w:ilvl="3" w:tplc="2578BD52">
      <w:start w:val="1"/>
      <w:numFmt w:val="bullet"/>
      <w:lvlText w:val=""/>
      <w:lvlJc w:val="left"/>
      <w:pPr>
        <w:ind w:left="2880" w:hanging="360"/>
      </w:pPr>
      <w:rPr>
        <w:rFonts w:ascii="Symbol" w:hAnsi="Symbol" w:hint="default"/>
      </w:rPr>
    </w:lvl>
    <w:lvl w:ilvl="4" w:tplc="7C4852D2">
      <w:start w:val="1"/>
      <w:numFmt w:val="bullet"/>
      <w:lvlText w:val="o"/>
      <w:lvlJc w:val="left"/>
      <w:pPr>
        <w:ind w:left="3600" w:hanging="360"/>
      </w:pPr>
      <w:rPr>
        <w:rFonts w:ascii="Courier New" w:hAnsi="Courier New" w:hint="default"/>
      </w:rPr>
    </w:lvl>
    <w:lvl w:ilvl="5" w:tplc="D86414F4">
      <w:start w:val="1"/>
      <w:numFmt w:val="bullet"/>
      <w:lvlText w:val=""/>
      <w:lvlJc w:val="left"/>
      <w:pPr>
        <w:ind w:left="4320" w:hanging="360"/>
      </w:pPr>
      <w:rPr>
        <w:rFonts w:ascii="Wingdings" w:hAnsi="Wingdings" w:hint="default"/>
      </w:rPr>
    </w:lvl>
    <w:lvl w:ilvl="6" w:tplc="2C32ECCC">
      <w:start w:val="1"/>
      <w:numFmt w:val="bullet"/>
      <w:lvlText w:val=""/>
      <w:lvlJc w:val="left"/>
      <w:pPr>
        <w:ind w:left="5040" w:hanging="360"/>
      </w:pPr>
      <w:rPr>
        <w:rFonts w:ascii="Symbol" w:hAnsi="Symbol" w:hint="default"/>
      </w:rPr>
    </w:lvl>
    <w:lvl w:ilvl="7" w:tplc="FA484AB4">
      <w:start w:val="1"/>
      <w:numFmt w:val="bullet"/>
      <w:lvlText w:val="o"/>
      <w:lvlJc w:val="left"/>
      <w:pPr>
        <w:ind w:left="5760" w:hanging="360"/>
      </w:pPr>
      <w:rPr>
        <w:rFonts w:ascii="Courier New" w:hAnsi="Courier New" w:hint="default"/>
      </w:rPr>
    </w:lvl>
    <w:lvl w:ilvl="8" w:tplc="4626A34A">
      <w:start w:val="1"/>
      <w:numFmt w:val="bullet"/>
      <w:lvlText w:val=""/>
      <w:lvlJc w:val="left"/>
      <w:pPr>
        <w:ind w:left="6480" w:hanging="360"/>
      </w:pPr>
      <w:rPr>
        <w:rFonts w:ascii="Wingdings" w:hAnsi="Wingdings" w:hint="default"/>
      </w:rPr>
    </w:lvl>
  </w:abstractNum>
  <w:abstractNum w:abstractNumId="17"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9F1F75"/>
    <w:multiLevelType w:val="hybridMultilevel"/>
    <w:tmpl w:val="660C5E08"/>
    <w:lvl w:ilvl="0" w:tplc="3760E5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8A97384"/>
    <w:multiLevelType w:val="hybridMultilevel"/>
    <w:tmpl w:val="60367618"/>
    <w:lvl w:ilvl="0" w:tplc="65E20BD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3E3A41"/>
    <w:multiLevelType w:val="hybridMultilevel"/>
    <w:tmpl w:val="5FB2A21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5" w15:restartNumberingAfterBreak="0">
    <w:nsid w:val="6ABE4C1B"/>
    <w:multiLevelType w:val="multilevel"/>
    <w:tmpl w:val="DC40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4177701">
    <w:abstractNumId w:val="9"/>
  </w:num>
  <w:num w:numId="2" w16cid:durableId="877595254">
    <w:abstractNumId w:val="43"/>
  </w:num>
  <w:num w:numId="3" w16cid:durableId="1318144947">
    <w:abstractNumId w:val="39"/>
  </w:num>
  <w:num w:numId="4" w16cid:durableId="990252826">
    <w:abstractNumId w:val="29"/>
  </w:num>
  <w:num w:numId="5" w16cid:durableId="1499688829">
    <w:abstractNumId w:val="14"/>
  </w:num>
  <w:num w:numId="6" w16cid:durableId="1963414938">
    <w:abstractNumId w:val="26"/>
  </w:num>
  <w:num w:numId="7" w16cid:durableId="609704568">
    <w:abstractNumId w:val="31"/>
  </w:num>
  <w:num w:numId="8" w16cid:durableId="249626638">
    <w:abstractNumId w:val="46"/>
  </w:num>
  <w:num w:numId="9" w16cid:durableId="1222248332">
    <w:abstractNumId w:val="17"/>
  </w:num>
  <w:num w:numId="10" w16cid:durableId="521558268">
    <w:abstractNumId w:val="10"/>
  </w:num>
  <w:num w:numId="11" w16cid:durableId="1680615578">
    <w:abstractNumId w:val="44"/>
  </w:num>
  <w:num w:numId="12" w16cid:durableId="2046253257">
    <w:abstractNumId w:val="37"/>
  </w:num>
  <w:num w:numId="13" w16cid:durableId="1722634478">
    <w:abstractNumId w:val="36"/>
  </w:num>
  <w:num w:numId="14" w16cid:durableId="238297146">
    <w:abstractNumId w:val="32"/>
  </w:num>
  <w:num w:numId="15" w16cid:durableId="466515275">
    <w:abstractNumId w:val="26"/>
  </w:num>
  <w:num w:numId="16" w16cid:durableId="1011953372">
    <w:abstractNumId w:val="31"/>
    <w:lvlOverride w:ilvl="0">
      <w:startOverride w:val="1"/>
    </w:lvlOverride>
  </w:num>
  <w:num w:numId="17" w16cid:durableId="1365905674">
    <w:abstractNumId w:val="26"/>
  </w:num>
  <w:num w:numId="18" w16cid:durableId="1544824840">
    <w:abstractNumId w:val="48"/>
  </w:num>
  <w:num w:numId="19" w16cid:durableId="1665473504">
    <w:abstractNumId w:val="25"/>
  </w:num>
  <w:num w:numId="20" w16cid:durableId="333269199">
    <w:abstractNumId w:val="38"/>
  </w:num>
  <w:num w:numId="21" w16cid:durableId="1994138850">
    <w:abstractNumId w:val="3"/>
  </w:num>
  <w:num w:numId="22" w16cid:durableId="671883361">
    <w:abstractNumId w:val="15"/>
  </w:num>
  <w:num w:numId="23" w16cid:durableId="1423643575">
    <w:abstractNumId w:val="7"/>
  </w:num>
  <w:num w:numId="24" w16cid:durableId="2071417969">
    <w:abstractNumId w:val="28"/>
  </w:num>
  <w:num w:numId="25" w16cid:durableId="1170095763">
    <w:abstractNumId w:val="5"/>
  </w:num>
  <w:num w:numId="26" w16cid:durableId="1250309258">
    <w:abstractNumId w:val="22"/>
  </w:num>
  <w:num w:numId="27" w16cid:durableId="11994401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349655">
    <w:abstractNumId w:val="33"/>
  </w:num>
  <w:num w:numId="29" w16cid:durableId="435685358">
    <w:abstractNumId w:val="49"/>
  </w:num>
  <w:num w:numId="30" w16cid:durableId="1724059830">
    <w:abstractNumId w:val="24"/>
  </w:num>
  <w:num w:numId="31" w16cid:durableId="1379624576">
    <w:abstractNumId w:val="50"/>
  </w:num>
  <w:num w:numId="32" w16cid:durableId="140729660">
    <w:abstractNumId w:val="27"/>
  </w:num>
  <w:num w:numId="33" w16cid:durableId="237135849">
    <w:abstractNumId w:val="18"/>
  </w:num>
  <w:num w:numId="34" w16cid:durableId="712582395">
    <w:abstractNumId w:val="19"/>
  </w:num>
  <w:num w:numId="35" w16cid:durableId="1493063827">
    <w:abstractNumId w:val="21"/>
  </w:num>
  <w:num w:numId="36" w16cid:durableId="1403522216">
    <w:abstractNumId w:val="40"/>
  </w:num>
  <w:num w:numId="37" w16cid:durableId="1205018944">
    <w:abstractNumId w:val="12"/>
  </w:num>
  <w:num w:numId="38" w16cid:durableId="1016427128">
    <w:abstractNumId w:val="30"/>
  </w:num>
  <w:num w:numId="39" w16cid:durableId="890001670">
    <w:abstractNumId w:val="11"/>
  </w:num>
  <w:num w:numId="40" w16cid:durableId="311832150">
    <w:abstractNumId w:val="42"/>
  </w:num>
  <w:num w:numId="41" w16cid:durableId="1339773094">
    <w:abstractNumId w:val="47"/>
  </w:num>
  <w:num w:numId="42" w16cid:durableId="614361381">
    <w:abstractNumId w:val="1"/>
  </w:num>
  <w:num w:numId="43" w16cid:durableId="184028762">
    <w:abstractNumId w:val="20"/>
  </w:num>
  <w:num w:numId="44" w16cid:durableId="1282299442">
    <w:abstractNumId w:val="34"/>
  </w:num>
  <w:num w:numId="45" w16cid:durableId="256402363">
    <w:abstractNumId w:val="35"/>
  </w:num>
  <w:num w:numId="46" w16cid:durableId="1534072051">
    <w:abstractNumId w:val="2"/>
  </w:num>
  <w:num w:numId="47" w16cid:durableId="1366364962">
    <w:abstractNumId w:val="8"/>
  </w:num>
  <w:num w:numId="48" w16cid:durableId="979920518">
    <w:abstractNumId w:val="4"/>
  </w:num>
  <w:num w:numId="49" w16cid:durableId="1712848947">
    <w:abstractNumId w:val="45"/>
  </w:num>
  <w:num w:numId="50" w16cid:durableId="1690521963">
    <w:abstractNumId w:val="6"/>
  </w:num>
  <w:num w:numId="51" w16cid:durableId="1326401949">
    <w:abstractNumId w:val="41"/>
  </w:num>
  <w:num w:numId="52" w16cid:durableId="1508986128">
    <w:abstractNumId w:val="16"/>
  </w:num>
  <w:num w:numId="53" w16cid:durableId="1375155570">
    <w:abstractNumId w:val="13"/>
  </w:num>
  <w:num w:numId="54" w16cid:durableId="888960127">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228A"/>
    <w:rsid w:val="00002326"/>
    <w:rsid w:val="00002A38"/>
    <w:rsid w:val="000030C1"/>
    <w:rsid w:val="00003221"/>
    <w:rsid w:val="0000344E"/>
    <w:rsid w:val="0000482F"/>
    <w:rsid w:val="000057C9"/>
    <w:rsid w:val="00005DED"/>
    <w:rsid w:val="00006186"/>
    <w:rsid w:val="00006236"/>
    <w:rsid w:val="000063B4"/>
    <w:rsid w:val="00006A4B"/>
    <w:rsid w:val="00007159"/>
    <w:rsid w:val="00007FDB"/>
    <w:rsid w:val="000104C6"/>
    <w:rsid w:val="000104DF"/>
    <w:rsid w:val="00010B23"/>
    <w:rsid w:val="00011B32"/>
    <w:rsid w:val="000125EB"/>
    <w:rsid w:val="00014401"/>
    <w:rsid w:val="0001447C"/>
    <w:rsid w:val="00014947"/>
    <w:rsid w:val="00014B19"/>
    <w:rsid w:val="000152BF"/>
    <w:rsid w:val="00015439"/>
    <w:rsid w:val="0001548E"/>
    <w:rsid w:val="00015561"/>
    <w:rsid w:val="00015A2D"/>
    <w:rsid w:val="000161EA"/>
    <w:rsid w:val="00016F2D"/>
    <w:rsid w:val="00017F23"/>
    <w:rsid w:val="000212BF"/>
    <w:rsid w:val="000220BB"/>
    <w:rsid w:val="00022972"/>
    <w:rsid w:val="00023317"/>
    <w:rsid w:val="000233D4"/>
    <w:rsid w:val="000238DF"/>
    <w:rsid w:val="00023B66"/>
    <w:rsid w:val="00023C76"/>
    <w:rsid w:val="00023E1B"/>
    <w:rsid w:val="0002406E"/>
    <w:rsid w:val="00025166"/>
    <w:rsid w:val="0002519A"/>
    <w:rsid w:val="0002644D"/>
    <w:rsid w:val="000267EA"/>
    <w:rsid w:val="000269EE"/>
    <w:rsid w:val="0002710A"/>
    <w:rsid w:val="0002751E"/>
    <w:rsid w:val="00027610"/>
    <w:rsid w:val="00027920"/>
    <w:rsid w:val="00027A4F"/>
    <w:rsid w:val="0003076B"/>
    <w:rsid w:val="000311BF"/>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1D8"/>
    <w:rsid w:val="00041272"/>
    <w:rsid w:val="0004170C"/>
    <w:rsid w:val="000417A7"/>
    <w:rsid w:val="00042096"/>
    <w:rsid w:val="00042319"/>
    <w:rsid w:val="00042675"/>
    <w:rsid w:val="000429BA"/>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507F8"/>
    <w:rsid w:val="00050EE9"/>
    <w:rsid w:val="00050F9D"/>
    <w:rsid w:val="00051171"/>
    <w:rsid w:val="000511AE"/>
    <w:rsid w:val="000517D5"/>
    <w:rsid w:val="0005196F"/>
    <w:rsid w:val="00051CB7"/>
    <w:rsid w:val="00051EF1"/>
    <w:rsid w:val="00052481"/>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112F"/>
    <w:rsid w:val="000711FA"/>
    <w:rsid w:val="000713D1"/>
    <w:rsid w:val="0007222A"/>
    <w:rsid w:val="00072675"/>
    <w:rsid w:val="00072BA1"/>
    <w:rsid w:val="00073254"/>
    <w:rsid w:val="00073385"/>
    <w:rsid w:val="00073E48"/>
    <w:rsid w:val="0007472A"/>
    <w:rsid w:val="00075387"/>
    <w:rsid w:val="00075F1F"/>
    <w:rsid w:val="00076341"/>
    <w:rsid w:val="000769AD"/>
    <w:rsid w:val="00076D52"/>
    <w:rsid w:val="00077157"/>
    <w:rsid w:val="00077485"/>
    <w:rsid w:val="00077829"/>
    <w:rsid w:val="00080F43"/>
    <w:rsid w:val="0008129D"/>
    <w:rsid w:val="00081556"/>
    <w:rsid w:val="00081774"/>
    <w:rsid w:val="0008191B"/>
    <w:rsid w:val="00081CE6"/>
    <w:rsid w:val="00082395"/>
    <w:rsid w:val="00082FF7"/>
    <w:rsid w:val="00083629"/>
    <w:rsid w:val="0008470A"/>
    <w:rsid w:val="00084976"/>
    <w:rsid w:val="00084A1A"/>
    <w:rsid w:val="00085412"/>
    <w:rsid w:val="000854DA"/>
    <w:rsid w:val="000867B6"/>
    <w:rsid w:val="00086AA3"/>
    <w:rsid w:val="0008704B"/>
    <w:rsid w:val="00090BE3"/>
    <w:rsid w:val="00090D57"/>
    <w:rsid w:val="00090F1D"/>
    <w:rsid w:val="000911AE"/>
    <w:rsid w:val="00092A83"/>
    <w:rsid w:val="00092C8F"/>
    <w:rsid w:val="000933D3"/>
    <w:rsid w:val="000939B8"/>
    <w:rsid w:val="00093A2B"/>
    <w:rsid w:val="00093C9A"/>
    <w:rsid w:val="0009436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957"/>
    <w:rsid w:val="000B1DFF"/>
    <w:rsid w:val="000B2345"/>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D5C"/>
    <w:rsid w:val="000C6D99"/>
    <w:rsid w:val="000C6EE5"/>
    <w:rsid w:val="000C6FFA"/>
    <w:rsid w:val="000C7254"/>
    <w:rsid w:val="000C7433"/>
    <w:rsid w:val="000D0B63"/>
    <w:rsid w:val="000D11A2"/>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100365"/>
    <w:rsid w:val="00100747"/>
    <w:rsid w:val="00100923"/>
    <w:rsid w:val="0010107C"/>
    <w:rsid w:val="00102032"/>
    <w:rsid w:val="00102AE9"/>
    <w:rsid w:val="001033B4"/>
    <w:rsid w:val="00104EBD"/>
    <w:rsid w:val="00104FF1"/>
    <w:rsid w:val="00105318"/>
    <w:rsid w:val="001053B7"/>
    <w:rsid w:val="00105830"/>
    <w:rsid w:val="0010607A"/>
    <w:rsid w:val="001061B5"/>
    <w:rsid w:val="001063E9"/>
    <w:rsid w:val="00106557"/>
    <w:rsid w:val="001065F9"/>
    <w:rsid w:val="00107546"/>
    <w:rsid w:val="0011026A"/>
    <w:rsid w:val="00110768"/>
    <w:rsid w:val="001119D6"/>
    <w:rsid w:val="00112B44"/>
    <w:rsid w:val="001130BC"/>
    <w:rsid w:val="00113A94"/>
    <w:rsid w:val="001144E2"/>
    <w:rsid w:val="00114549"/>
    <w:rsid w:val="00115FF7"/>
    <w:rsid w:val="00116500"/>
    <w:rsid w:val="001176E9"/>
    <w:rsid w:val="00117BBA"/>
    <w:rsid w:val="0012011D"/>
    <w:rsid w:val="00120199"/>
    <w:rsid w:val="00120983"/>
    <w:rsid w:val="001209A4"/>
    <w:rsid w:val="00121E34"/>
    <w:rsid w:val="001231C3"/>
    <w:rsid w:val="00123BD6"/>
    <w:rsid w:val="00123EDB"/>
    <w:rsid w:val="00123FF4"/>
    <w:rsid w:val="0012480F"/>
    <w:rsid w:val="00126817"/>
    <w:rsid w:val="00126DE3"/>
    <w:rsid w:val="00127200"/>
    <w:rsid w:val="0012733F"/>
    <w:rsid w:val="001273EF"/>
    <w:rsid w:val="0012780F"/>
    <w:rsid w:val="00127953"/>
    <w:rsid w:val="00127B74"/>
    <w:rsid w:val="001307B0"/>
    <w:rsid w:val="00130871"/>
    <w:rsid w:val="001308D6"/>
    <w:rsid w:val="0013096F"/>
    <w:rsid w:val="00130EFE"/>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E6"/>
    <w:rsid w:val="00134B74"/>
    <w:rsid w:val="001355BB"/>
    <w:rsid w:val="001363AC"/>
    <w:rsid w:val="001367AD"/>
    <w:rsid w:val="00136B1D"/>
    <w:rsid w:val="00136F38"/>
    <w:rsid w:val="001378EB"/>
    <w:rsid w:val="00141213"/>
    <w:rsid w:val="00141227"/>
    <w:rsid w:val="00141482"/>
    <w:rsid w:val="00141839"/>
    <w:rsid w:val="00141AC9"/>
    <w:rsid w:val="00141C32"/>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94A"/>
    <w:rsid w:val="00150F2B"/>
    <w:rsid w:val="001524A5"/>
    <w:rsid w:val="001524DD"/>
    <w:rsid w:val="001539F6"/>
    <w:rsid w:val="001544F1"/>
    <w:rsid w:val="00154953"/>
    <w:rsid w:val="00154EFB"/>
    <w:rsid w:val="001556CF"/>
    <w:rsid w:val="00155B38"/>
    <w:rsid w:val="0015603D"/>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C2D"/>
    <w:rsid w:val="0017021F"/>
    <w:rsid w:val="00170416"/>
    <w:rsid w:val="00170F14"/>
    <w:rsid w:val="001714C1"/>
    <w:rsid w:val="00171A46"/>
    <w:rsid w:val="00171E9E"/>
    <w:rsid w:val="00172BD4"/>
    <w:rsid w:val="001730CA"/>
    <w:rsid w:val="001731F1"/>
    <w:rsid w:val="001750F5"/>
    <w:rsid w:val="001751B6"/>
    <w:rsid w:val="001751D0"/>
    <w:rsid w:val="001778C2"/>
    <w:rsid w:val="00180074"/>
    <w:rsid w:val="001808DF"/>
    <w:rsid w:val="00180BE7"/>
    <w:rsid w:val="001812D6"/>
    <w:rsid w:val="0018196B"/>
    <w:rsid w:val="00181FDE"/>
    <w:rsid w:val="001821BB"/>
    <w:rsid w:val="0018264A"/>
    <w:rsid w:val="00182C64"/>
    <w:rsid w:val="001835AC"/>
    <w:rsid w:val="001835CB"/>
    <w:rsid w:val="00183C1A"/>
    <w:rsid w:val="00184453"/>
    <w:rsid w:val="00184989"/>
    <w:rsid w:val="00184D7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520C"/>
    <w:rsid w:val="001958C5"/>
    <w:rsid w:val="001959BB"/>
    <w:rsid w:val="00195C80"/>
    <w:rsid w:val="001962F3"/>
    <w:rsid w:val="001963FC"/>
    <w:rsid w:val="00196480"/>
    <w:rsid w:val="00196489"/>
    <w:rsid w:val="00196527"/>
    <w:rsid w:val="001979B2"/>
    <w:rsid w:val="00197A51"/>
    <w:rsid w:val="001A056F"/>
    <w:rsid w:val="001A0BCA"/>
    <w:rsid w:val="001A0D58"/>
    <w:rsid w:val="001A1ED1"/>
    <w:rsid w:val="001A2114"/>
    <w:rsid w:val="001A2A59"/>
    <w:rsid w:val="001A324D"/>
    <w:rsid w:val="001A330D"/>
    <w:rsid w:val="001A349C"/>
    <w:rsid w:val="001A404C"/>
    <w:rsid w:val="001A4232"/>
    <w:rsid w:val="001A4737"/>
    <w:rsid w:val="001A5922"/>
    <w:rsid w:val="001A5D03"/>
    <w:rsid w:val="001A6663"/>
    <w:rsid w:val="001A6B09"/>
    <w:rsid w:val="001A6D8D"/>
    <w:rsid w:val="001A6EBE"/>
    <w:rsid w:val="001A71AC"/>
    <w:rsid w:val="001A77C1"/>
    <w:rsid w:val="001A7893"/>
    <w:rsid w:val="001B03F3"/>
    <w:rsid w:val="001B05FF"/>
    <w:rsid w:val="001B07D3"/>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7B0"/>
    <w:rsid w:val="001C140C"/>
    <w:rsid w:val="001C1581"/>
    <w:rsid w:val="001C225B"/>
    <w:rsid w:val="001C29F6"/>
    <w:rsid w:val="001C3B49"/>
    <w:rsid w:val="001C3BC3"/>
    <w:rsid w:val="001C4CC7"/>
    <w:rsid w:val="001C518A"/>
    <w:rsid w:val="001C65A4"/>
    <w:rsid w:val="001C6B2D"/>
    <w:rsid w:val="001C6B66"/>
    <w:rsid w:val="001C6BB6"/>
    <w:rsid w:val="001C718C"/>
    <w:rsid w:val="001C7B04"/>
    <w:rsid w:val="001C7BC1"/>
    <w:rsid w:val="001C7D92"/>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C6D"/>
    <w:rsid w:val="001E11DA"/>
    <w:rsid w:val="001E185B"/>
    <w:rsid w:val="001E1F5C"/>
    <w:rsid w:val="001E1FE9"/>
    <w:rsid w:val="001E2093"/>
    <w:rsid w:val="001E2AA8"/>
    <w:rsid w:val="001E2BDD"/>
    <w:rsid w:val="001E33E4"/>
    <w:rsid w:val="001E352F"/>
    <w:rsid w:val="001E4486"/>
    <w:rsid w:val="001E4F0E"/>
    <w:rsid w:val="001E5034"/>
    <w:rsid w:val="001E53D0"/>
    <w:rsid w:val="001E6895"/>
    <w:rsid w:val="001E6DAB"/>
    <w:rsid w:val="001E7090"/>
    <w:rsid w:val="001E7691"/>
    <w:rsid w:val="001F03E3"/>
    <w:rsid w:val="001F061D"/>
    <w:rsid w:val="001F09C3"/>
    <w:rsid w:val="001F12A9"/>
    <w:rsid w:val="001F3E4D"/>
    <w:rsid w:val="001F403A"/>
    <w:rsid w:val="001F437B"/>
    <w:rsid w:val="001F43CE"/>
    <w:rsid w:val="001F65A7"/>
    <w:rsid w:val="001F6CE8"/>
    <w:rsid w:val="001F6F77"/>
    <w:rsid w:val="001F7313"/>
    <w:rsid w:val="00200361"/>
    <w:rsid w:val="0020092D"/>
    <w:rsid w:val="0020104D"/>
    <w:rsid w:val="00202594"/>
    <w:rsid w:val="002029F3"/>
    <w:rsid w:val="00202EB0"/>
    <w:rsid w:val="0020311B"/>
    <w:rsid w:val="00204459"/>
    <w:rsid w:val="00204828"/>
    <w:rsid w:val="00206576"/>
    <w:rsid w:val="00206876"/>
    <w:rsid w:val="00206B28"/>
    <w:rsid w:val="00206E5E"/>
    <w:rsid w:val="002076C6"/>
    <w:rsid w:val="00210259"/>
    <w:rsid w:val="00210BBF"/>
    <w:rsid w:val="00210E72"/>
    <w:rsid w:val="00211173"/>
    <w:rsid w:val="00212268"/>
    <w:rsid w:val="00212BB8"/>
    <w:rsid w:val="00212EA1"/>
    <w:rsid w:val="002133C1"/>
    <w:rsid w:val="002152A9"/>
    <w:rsid w:val="00215999"/>
    <w:rsid w:val="00215AB1"/>
    <w:rsid w:val="002166A1"/>
    <w:rsid w:val="00216B77"/>
    <w:rsid w:val="002172C6"/>
    <w:rsid w:val="002178BD"/>
    <w:rsid w:val="00217AEA"/>
    <w:rsid w:val="00217C91"/>
    <w:rsid w:val="002201A1"/>
    <w:rsid w:val="0022072C"/>
    <w:rsid w:val="002211DF"/>
    <w:rsid w:val="002212B2"/>
    <w:rsid w:val="00221DC2"/>
    <w:rsid w:val="00221F21"/>
    <w:rsid w:val="00222187"/>
    <w:rsid w:val="00222190"/>
    <w:rsid w:val="0022455B"/>
    <w:rsid w:val="002249EF"/>
    <w:rsid w:val="002250DF"/>
    <w:rsid w:val="00225817"/>
    <w:rsid w:val="002262D0"/>
    <w:rsid w:val="00226544"/>
    <w:rsid w:val="00226F7A"/>
    <w:rsid w:val="00227D23"/>
    <w:rsid w:val="00230104"/>
    <w:rsid w:val="002304DA"/>
    <w:rsid w:val="00231520"/>
    <w:rsid w:val="00231827"/>
    <w:rsid w:val="00232F6B"/>
    <w:rsid w:val="00233221"/>
    <w:rsid w:val="00233D34"/>
    <w:rsid w:val="002340B6"/>
    <w:rsid w:val="0023453F"/>
    <w:rsid w:val="00234D81"/>
    <w:rsid w:val="002357DF"/>
    <w:rsid w:val="00236F69"/>
    <w:rsid w:val="002371D2"/>
    <w:rsid w:val="00240F80"/>
    <w:rsid w:val="002428F0"/>
    <w:rsid w:val="00242D2E"/>
    <w:rsid w:val="0024316F"/>
    <w:rsid w:val="0024343B"/>
    <w:rsid w:val="00243AF7"/>
    <w:rsid w:val="00245384"/>
    <w:rsid w:val="00245549"/>
    <w:rsid w:val="002456CF"/>
    <w:rsid w:val="00246200"/>
    <w:rsid w:val="00246389"/>
    <w:rsid w:val="00246432"/>
    <w:rsid w:val="0024696E"/>
    <w:rsid w:val="00246973"/>
    <w:rsid w:val="00246C6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A39"/>
    <w:rsid w:val="00255C88"/>
    <w:rsid w:val="00255D3D"/>
    <w:rsid w:val="00256F19"/>
    <w:rsid w:val="00257355"/>
    <w:rsid w:val="002574AD"/>
    <w:rsid w:val="00257951"/>
    <w:rsid w:val="002603ED"/>
    <w:rsid w:val="00260EE4"/>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801FA"/>
    <w:rsid w:val="00280266"/>
    <w:rsid w:val="00281081"/>
    <w:rsid w:val="002811CB"/>
    <w:rsid w:val="0028154D"/>
    <w:rsid w:val="00281CCE"/>
    <w:rsid w:val="00282DA6"/>
    <w:rsid w:val="0028307F"/>
    <w:rsid w:val="00283CB8"/>
    <w:rsid w:val="00283E0E"/>
    <w:rsid w:val="00283EE1"/>
    <w:rsid w:val="00284DD7"/>
    <w:rsid w:val="00285549"/>
    <w:rsid w:val="002858F3"/>
    <w:rsid w:val="00285D32"/>
    <w:rsid w:val="00285EA0"/>
    <w:rsid w:val="00286DAD"/>
    <w:rsid w:val="00286EB5"/>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6159"/>
    <w:rsid w:val="0029664F"/>
    <w:rsid w:val="0029668D"/>
    <w:rsid w:val="002967A2"/>
    <w:rsid w:val="002970F6"/>
    <w:rsid w:val="002A0643"/>
    <w:rsid w:val="002A0913"/>
    <w:rsid w:val="002A093B"/>
    <w:rsid w:val="002A11E2"/>
    <w:rsid w:val="002A14AC"/>
    <w:rsid w:val="002A158F"/>
    <w:rsid w:val="002A18FF"/>
    <w:rsid w:val="002A1BE6"/>
    <w:rsid w:val="002A3080"/>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FD1"/>
    <w:rsid w:val="002B0828"/>
    <w:rsid w:val="002B20EB"/>
    <w:rsid w:val="002B26D2"/>
    <w:rsid w:val="002B2C45"/>
    <w:rsid w:val="002B2E00"/>
    <w:rsid w:val="002B31B3"/>
    <w:rsid w:val="002B3227"/>
    <w:rsid w:val="002B4D4B"/>
    <w:rsid w:val="002B5EAA"/>
    <w:rsid w:val="002B6BBF"/>
    <w:rsid w:val="002B778A"/>
    <w:rsid w:val="002B79A6"/>
    <w:rsid w:val="002C0982"/>
    <w:rsid w:val="002C0994"/>
    <w:rsid w:val="002C0BC2"/>
    <w:rsid w:val="002C2265"/>
    <w:rsid w:val="002C23DC"/>
    <w:rsid w:val="002C34BD"/>
    <w:rsid w:val="002C37EC"/>
    <w:rsid w:val="002C3A9D"/>
    <w:rsid w:val="002C3B5F"/>
    <w:rsid w:val="002C427E"/>
    <w:rsid w:val="002C4CD3"/>
    <w:rsid w:val="002C65C2"/>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30EC"/>
    <w:rsid w:val="002D3106"/>
    <w:rsid w:val="002D43E2"/>
    <w:rsid w:val="002D588F"/>
    <w:rsid w:val="002D67F3"/>
    <w:rsid w:val="002D7301"/>
    <w:rsid w:val="002D7DB5"/>
    <w:rsid w:val="002D7F54"/>
    <w:rsid w:val="002E00CE"/>
    <w:rsid w:val="002E03C6"/>
    <w:rsid w:val="002E03D5"/>
    <w:rsid w:val="002E0BE7"/>
    <w:rsid w:val="002E0C3B"/>
    <w:rsid w:val="002E144B"/>
    <w:rsid w:val="002E1579"/>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973"/>
    <w:rsid w:val="002F0AAE"/>
    <w:rsid w:val="002F1425"/>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139C"/>
    <w:rsid w:val="00311454"/>
    <w:rsid w:val="003115ED"/>
    <w:rsid w:val="00312232"/>
    <w:rsid w:val="0031268D"/>
    <w:rsid w:val="003135C8"/>
    <w:rsid w:val="00314A71"/>
    <w:rsid w:val="00314F6D"/>
    <w:rsid w:val="00315AF1"/>
    <w:rsid w:val="00315F65"/>
    <w:rsid w:val="00316148"/>
    <w:rsid w:val="0031619A"/>
    <w:rsid w:val="003174F2"/>
    <w:rsid w:val="0032050D"/>
    <w:rsid w:val="00321923"/>
    <w:rsid w:val="00321CF2"/>
    <w:rsid w:val="00322A0A"/>
    <w:rsid w:val="00323241"/>
    <w:rsid w:val="00323D3B"/>
    <w:rsid w:val="00324C9F"/>
    <w:rsid w:val="00325319"/>
    <w:rsid w:val="003256F0"/>
    <w:rsid w:val="00325815"/>
    <w:rsid w:val="00326430"/>
    <w:rsid w:val="0032749C"/>
    <w:rsid w:val="003278CB"/>
    <w:rsid w:val="00327913"/>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61D4"/>
    <w:rsid w:val="00336B5B"/>
    <w:rsid w:val="00337340"/>
    <w:rsid w:val="00337726"/>
    <w:rsid w:val="0034038A"/>
    <w:rsid w:val="00340C69"/>
    <w:rsid w:val="00340CD3"/>
    <w:rsid w:val="003415D4"/>
    <w:rsid w:val="003415FE"/>
    <w:rsid w:val="00341A1C"/>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2D4"/>
    <w:rsid w:val="00347BAF"/>
    <w:rsid w:val="00347EE1"/>
    <w:rsid w:val="00350045"/>
    <w:rsid w:val="00353A6A"/>
    <w:rsid w:val="003543DF"/>
    <w:rsid w:val="00354A49"/>
    <w:rsid w:val="00355672"/>
    <w:rsid w:val="00355A58"/>
    <w:rsid w:val="00356357"/>
    <w:rsid w:val="0035645B"/>
    <w:rsid w:val="003567EE"/>
    <w:rsid w:val="00356981"/>
    <w:rsid w:val="00356A80"/>
    <w:rsid w:val="00357104"/>
    <w:rsid w:val="0035712A"/>
    <w:rsid w:val="00361059"/>
    <w:rsid w:val="0036145B"/>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3175"/>
    <w:rsid w:val="00383545"/>
    <w:rsid w:val="003838F0"/>
    <w:rsid w:val="00383CA3"/>
    <w:rsid w:val="00383F9D"/>
    <w:rsid w:val="00384100"/>
    <w:rsid w:val="00385940"/>
    <w:rsid w:val="0038675F"/>
    <w:rsid w:val="003868FD"/>
    <w:rsid w:val="00386E5B"/>
    <w:rsid w:val="003879AA"/>
    <w:rsid w:val="00390BAA"/>
    <w:rsid w:val="003910EB"/>
    <w:rsid w:val="003919A9"/>
    <w:rsid w:val="00391A17"/>
    <w:rsid w:val="00391BE5"/>
    <w:rsid w:val="00391FCF"/>
    <w:rsid w:val="00392091"/>
    <w:rsid w:val="003928AC"/>
    <w:rsid w:val="00392C21"/>
    <w:rsid w:val="00392F43"/>
    <w:rsid w:val="00393158"/>
    <w:rsid w:val="00393F6F"/>
    <w:rsid w:val="003945F3"/>
    <w:rsid w:val="00395631"/>
    <w:rsid w:val="0039698A"/>
    <w:rsid w:val="00396B1D"/>
    <w:rsid w:val="00396B66"/>
    <w:rsid w:val="00397FDA"/>
    <w:rsid w:val="003A0259"/>
    <w:rsid w:val="003A0693"/>
    <w:rsid w:val="003A0F5D"/>
    <w:rsid w:val="003A12C0"/>
    <w:rsid w:val="003A18D4"/>
    <w:rsid w:val="003A20E9"/>
    <w:rsid w:val="003A219F"/>
    <w:rsid w:val="003A2F40"/>
    <w:rsid w:val="003A3597"/>
    <w:rsid w:val="003A4530"/>
    <w:rsid w:val="003A4BBC"/>
    <w:rsid w:val="003A4C6E"/>
    <w:rsid w:val="003A4F35"/>
    <w:rsid w:val="003A550F"/>
    <w:rsid w:val="003A5512"/>
    <w:rsid w:val="003A7300"/>
    <w:rsid w:val="003A75D2"/>
    <w:rsid w:val="003A76A3"/>
    <w:rsid w:val="003A7999"/>
    <w:rsid w:val="003B05B1"/>
    <w:rsid w:val="003B07E8"/>
    <w:rsid w:val="003B1006"/>
    <w:rsid w:val="003B2241"/>
    <w:rsid w:val="003B289C"/>
    <w:rsid w:val="003B297A"/>
    <w:rsid w:val="003B34A4"/>
    <w:rsid w:val="003B34DB"/>
    <w:rsid w:val="003B3B8D"/>
    <w:rsid w:val="003B3BAD"/>
    <w:rsid w:val="003B4CF6"/>
    <w:rsid w:val="003B60B2"/>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33F7"/>
    <w:rsid w:val="003C3872"/>
    <w:rsid w:val="003C3D94"/>
    <w:rsid w:val="003C4057"/>
    <w:rsid w:val="003C43EF"/>
    <w:rsid w:val="003C4D8E"/>
    <w:rsid w:val="003C578A"/>
    <w:rsid w:val="003C5EC9"/>
    <w:rsid w:val="003C68C7"/>
    <w:rsid w:val="003C6995"/>
    <w:rsid w:val="003C6FAF"/>
    <w:rsid w:val="003C75CD"/>
    <w:rsid w:val="003C7666"/>
    <w:rsid w:val="003C7DCE"/>
    <w:rsid w:val="003D00A2"/>
    <w:rsid w:val="003D00A5"/>
    <w:rsid w:val="003D093F"/>
    <w:rsid w:val="003D0E07"/>
    <w:rsid w:val="003D0EA4"/>
    <w:rsid w:val="003D16DA"/>
    <w:rsid w:val="003D1AC2"/>
    <w:rsid w:val="003D1BCF"/>
    <w:rsid w:val="003D207E"/>
    <w:rsid w:val="003D2090"/>
    <w:rsid w:val="003D2956"/>
    <w:rsid w:val="003D3479"/>
    <w:rsid w:val="003D374C"/>
    <w:rsid w:val="003D377D"/>
    <w:rsid w:val="003D3F18"/>
    <w:rsid w:val="003D421F"/>
    <w:rsid w:val="003D4387"/>
    <w:rsid w:val="003D457D"/>
    <w:rsid w:val="003D5ED1"/>
    <w:rsid w:val="003D5FFB"/>
    <w:rsid w:val="003D6ABF"/>
    <w:rsid w:val="003D6AFA"/>
    <w:rsid w:val="003D6BDC"/>
    <w:rsid w:val="003D6E41"/>
    <w:rsid w:val="003D7218"/>
    <w:rsid w:val="003D7BDE"/>
    <w:rsid w:val="003D7DD8"/>
    <w:rsid w:val="003D7FBC"/>
    <w:rsid w:val="003E017E"/>
    <w:rsid w:val="003E1D71"/>
    <w:rsid w:val="003E3AB7"/>
    <w:rsid w:val="003E565E"/>
    <w:rsid w:val="003E6944"/>
    <w:rsid w:val="003E6BF1"/>
    <w:rsid w:val="003E73ED"/>
    <w:rsid w:val="003E7C6A"/>
    <w:rsid w:val="003F15AA"/>
    <w:rsid w:val="003F1A6B"/>
    <w:rsid w:val="003F23FE"/>
    <w:rsid w:val="003F2444"/>
    <w:rsid w:val="003F24B2"/>
    <w:rsid w:val="003F27CE"/>
    <w:rsid w:val="003F2E16"/>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6FA"/>
    <w:rsid w:val="004007EC"/>
    <w:rsid w:val="00400AD3"/>
    <w:rsid w:val="004012D1"/>
    <w:rsid w:val="00401A99"/>
    <w:rsid w:val="0040218B"/>
    <w:rsid w:val="00402510"/>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1F13"/>
    <w:rsid w:val="0041270F"/>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1171"/>
    <w:rsid w:val="004213FC"/>
    <w:rsid w:val="0042146E"/>
    <w:rsid w:val="0042214C"/>
    <w:rsid w:val="004225A9"/>
    <w:rsid w:val="00422D42"/>
    <w:rsid w:val="00423A70"/>
    <w:rsid w:val="00423E17"/>
    <w:rsid w:val="00424105"/>
    <w:rsid w:val="0042453F"/>
    <w:rsid w:val="00424BB6"/>
    <w:rsid w:val="0042544B"/>
    <w:rsid w:val="00425FCA"/>
    <w:rsid w:val="00426076"/>
    <w:rsid w:val="004262E8"/>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896"/>
    <w:rsid w:val="004458F0"/>
    <w:rsid w:val="004461D6"/>
    <w:rsid w:val="00446298"/>
    <w:rsid w:val="004466F6"/>
    <w:rsid w:val="00446F2B"/>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E48"/>
    <w:rsid w:val="0046511B"/>
    <w:rsid w:val="0046652C"/>
    <w:rsid w:val="004672C6"/>
    <w:rsid w:val="0046730B"/>
    <w:rsid w:val="00467679"/>
    <w:rsid w:val="00467B9C"/>
    <w:rsid w:val="00467F1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936"/>
    <w:rsid w:val="00475D2C"/>
    <w:rsid w:val="00476999"/>
    <w:rsid w:val="00476F46"/>
    <w:rsid w:val="00477645"/>
    <w:rsid w:val="004804D6"/>
    <w:rsid w:val="004806E9"/>
    <w:rsid w:val="004807A2"/>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62D"/>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DDB"/>
    <w:rsid w:val="004A369E"/>
    <w:rsid w:val="004A3B60"/>
    <w:rsid w:val="004A40B4"/>
    <w:rsid w:val="004A42AA"/>
    <w:rsid w:val="004A5D8D"/>
    <w:rsid w:val="004A5FA8"/>
    <w:rsid w:val="004A64ED"/>
    <w:rsid w:val="004A65B1"/>
    <w:rsid w:val="004A71B5"/>
    <w:rsid w:val="004A769A"/>
    <w:rsid w:val="004A7C2E"/>
    <w:rsid w:val="004B0011"/>
    <w:rsid w:val="004B0461"/>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ED1"/>
    <w:rsid w:val="004C48E4"/>
    <w:rsid w:val="004C4F41"/>
    <w:rsid w:val="004C53EA"/>
    <w:rsid w:val="004C58BC"/>
    <w:rsid w:val="004C6899"/>
    <w:rsid w:val="004C7A5B"/>
    <w:rsid w:val="004C7F32"/>
    <w:rsid w:val="004D012A"/>
    <w:rsid w:val="004D03A6"/>
    <w:rsid w:val="004D09D4"/>
    <w:rsid w:val="004D1DD8"/>
    <w:rsid w:val="004D22A9"/>
    <w:rsid w:val="004D2313"/>
    <w:rsid w:val="004D2CE1"/>
    <w:rsid w:val="004D3FD2"/>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672"/>
    <w:rsid w:val="004E4682"/>
    <w:rsid w:val="004E4A82"/>
    <w:rsid w:val="004E4D87"/>
    <w:rsid w:val="004E5DDF"/>
    <w:rsid w:val="004E6043"/>
    <w:rsid w:val="004E6612"/>
    <w:rsid w:val="004E66BB"/>
    <w:rsid w:val="004E6FB2"/>
    <w:rsid w:val="004E70BC"/>
    <w:rsid w:val="004E784D"/>
    <w:rsid w:val="004E7CBD"/>
    <w:rsid w:val="004F01DA"/>
    <w:rsid w:val="004F054F"/>
    <w:rsid w:val="004F07F8"/>
    <w:rsid w:val="004F086F"/>
    <w:rsid w:val="004F09A7"/>
    <w:rsid w:val="004F112F"/>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67B"/>
    <w:rsid w:val="0050085C"/>
    <w:rsid w:val="00500E5B"/>
    <w:rsid w:val="005015F3"/>
    <w:rsid w:val="00501CBC"/>
    <w:rsid w:val="005028CC"/>
    <w:rsid w:val="00503F31"/>
    <w:rsid w:val="005042BE"/>
    <w:rsid w:val="00504A81"/>
    <w:rsid w:val="00504C46"/>
    <w:rsid w:val="0050544D"/>
    <w:rsid w:val="00505D9E"/>
    <w:rsid w:val="00506BEE"/>
    <w:rsid w:val="0050723B"/>
    <w:rsid w:val="00507FAB"/>
    <w:rsid w:val="00511214"/>
    <w:rsid w:val="00511428"/>
    <w:rsid w:val="00511A56"/>
    <w:rsid w:val="0051227E"/>
    <w:rsid w:val="005122E1"/>
    <w:rsid w:val="005133F0"/>
    <w:rsid w:val="00513DD9"/>
    <w:rsid w:val="005143DC"/>
    <w:rsid w:val="0051447E"/>
    <w:rsid w:val="00514511"/>
    <w:rsid w:val="005155F8"/>
    <w:rsid w:val="00515702"/>
    <w:rsid w:val="00515805"/>
    <w:rsid w:val="00515AB1"/>
    <w:rsid w:val="00516C78"/>
    <w:rsid w:val="00516D41"/>
    <w:rsid w:val="005175C0"/>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746"/>
    <w:rsid w:val="0052708E"/>
    <w:rsid w:val="00527A69"/>
    <w:rsid w:val="005304AB"/>
    <w:rsid w:val="00530F4E"/>
    <w:rsid w:val="00531029"/>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512A"/>
    <w:rsid w:val="0054641D"/>
    <w:rsid w:val="00546477"/>
    <w:rsid w:val="005465EC"/>
    <w:rsid w:val="00546939"/>
    <w:rsid w:val="005474C4"/>
    <w:rsid w:val="00550A5F"/>
    <w:rsid w:val="005512C9"/>
    <w:rsid w:val="00551678"/>
    <w:rsid w:val="005527ED"/>
    <w:rsid w:val="005528B3"/>
    <w:rsid w:val="00552FA4"/>
    <w:rsid w:val="005542E0"/>
    <w:rsid w:val="00554364"/>
    <w:rsid w:val="005548F1"/>
    <w:rsid w:val="00554C39"/>
    <w:rsid w:val="00555332"/>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79A"/>
    <w:rsid w:val="005638A5"/>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257E"/>
    <w:rsid w:val="0058290A"/>
    <w:rsid w:val="00583716"/>
    <w:rsid w:val="00583A7B"/>
    <w:rsid w:val="00583B1F"/>
    <w:rsid w:val="00583FFB"/>
    <w:rsid w:val="00584389"/>
    <w:rsid w:val="0058482B"/>
    <w:rsid w:val="00584ACE"/>
    <w:rsid w:val="00584C38"/>
    <w:rsid w:val="00585169"/>
    <w:rsid w:val="00585A38"/>
    <w:rsid w:val="00585DDF"/>
    <w:rsid w:val="00586D1C"/>
    <w:rsid w:val="00587185"/>
    <w:rsid w:val="005902F9"/>
    <w:rsid w:val="00590FC5"/>
    <w:rsid w:val="005911CD"/>
    <w:rsid w:val="0059281C"/>
    <w:rsid w:val="00592A90"/>
    <w:rsid w:val="0059335B"/>
    <w:rsid w:val="0059389D"/>
    <w:rsid w:val="005939B9"/>
    <w:rsid w:val="00593D85"/>
    <w:rsid w:val="0059433B"/>
    <w:rsid w:val="00595486"/>
    <w:rsid w:val="0059666D"/>
    <w:rsid w:val="005971DE"/>
    <w:rsid w:val="00597648"/>
    <w:rsid w:val="00597734"/>
    <w:rsid w:val="00597B8D"/>
    <w:rsid w:val="00597F04"/>
    <w:rsid w:val="005A0835"/>
    <w:rsid w:val="005A0C60"/>
    <w:rsid w:val="005A1A2F"/>
    <w:rsid w:val="005A1B30"/>
    <w:rsid w:val="005A2EA2"/>
    <w:rsid w:val="005A3209"/>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F7"/>
    <w:rsid w:val="005C1E42"/>
    <w:rsid w:val="005C32E8"/>
    <w:rsid w:val="005C3A5D"/>
    <w:rsid w:val="005C45EB"/>
    <w:rsid w:val="005C492F"/>
    <w:rsid w:val="005C49C3"/>
    <w:rsid w:val="005C49CC"/>
    <w:rsid w:val="005C54E5"/>
    <w:rsid w:val="005C54FF"/>
    <w:rsid w:val="005C5755"/>
    <w:rsid w:val="005C5C14"/>
    <w:rsid w:val="005C64A2"/>
    <w:rsid w:val="005C71BE"/>
    <w:rsid w:val="005C744C"/>
    <w:rsid w:val="005C7C5B"/>
    <w:rsid w:val="005D02B2"/>
    <w:rsid w:val="005D1427"/>
    <w:rsid w:val="005D25B0"/>
    <w:rsid w:val="005D2A70"/>
    <w:rsid w:val="005D2EB3"/>
    <w:rsid w:val="005D321C"/>
    <w:rsid w:val="005D3F88"/>
    <w:rsid w:val="005D429B"/>
    <w:rsid w:val="005D486B"/>
    <w:rsid w:val="005D4900"/>
    <w:rsid w:val="005D495F"/>
    <w:rsid w:val="005D582C"/>
    <w:rsid w:val="005D650B"/>
    <w:rsid w:val="005D67A9"/>
    <w:rsid w:val="005D6D36"/>
    <w:rsid w:val="005D710A"/>
    <w:rsid w:val="005D7400"/>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A9D"/>
    <w:rsid w:val="005F6015"/>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B2D"/>
    <w:rsid w:val="00611002"/>
    <w:rsid w:val="00612169"/>
    <w:rsid w:val="0061225C"/>
    <w:rsid w:val="0061278C"/>
    <w:rsid w:val="006129CA"/>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819"/>
    <w:rsid w:val="00624243"/>
    <w:rsid w:val="00624BBB"/>
    <w:rsid w:val="006255E1"/>
    <w:rsid w:val="00627379"/>
    <w:rsid w:val="0062784F"/>
    <w:rsid w:val="0062790C"/>
    <w:rsid w:val="00627BC6"/>
    <w:rsid w:val="00627C5E"/>
    <w:rsid w:val="006302A9"/>
    <w:rsid w:val="00630366"/>
    <w:rsid w:val="006305FC"/>
    <w:rsid w:val="00630E0F"/>
    <w:rsid w:val="00631EE9"/>
    <w:rsid w:val="00632372"/>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665D"/>
    <w:rsid w:val="00636B68"/>
    <w:rsid w:val="00637171"/>
    <w:rsid w:val="0064077F"/>
    <w:rsid w:val="0064090A"/>
    <w:rsid w:val="00640F09"/>
    <w:rsid w:val="00641D2C"/>
    <w:rsid w:val="00642602"/>
    <w:rsid w:val="00642C46"/>
    <w:rsid w:val="00643A33"/>
    <w:rsid w:val="00643D9A"/>
    <w:rsid w:val="00644C37"/>
    <w:rsid w:val="00644E10"/>
    <w:rsid w:val="0064575B"/>
    <w:rsid w:val="006458E2"/>
    <w:rsid w:val="00646171"/>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7BF1"/>
    <w:rsid w:val="0067040D"/>
    <w:rsid w:val="00670E1D"/>
    <w:rsid w:val="00671A76"/>
    <w:rsid w:val="00671CF5"/>
    <w:rsid w:val="006720AC"/>
    <w:rsid w:val="006725C9"/>
    <w:rsid w:val="0067262A"/>
    <w:rsid w:val="00672A77"/>
    <w:rsid w:val="00672EFC"/>
    <w:rsid w:val="0067388F"/>
    <w:rsid w:val="00673A9E"/>
    <w:rsid w:val="00673C3C"/>
    <w:rsid w:val="00673F3F"/>
    <w:rsid w:val="00673F64"/>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A0682"/>
    <w:rsid w:val="006A0A0D"/>
    <w:rsid w:val="006A1628"/>
    <w:rsid w:val="006A2389"/>
    <w:rsid w:val="006A31C8"/>
    <w:rsid w:val="006A32F1"/>
    <w:rsid w:val="006A334B"/>
    <w:rsid w:val="006A3B9A"/>
    <w:rsid w:val="006A3E68"/>
    <w:rsid w:val="006A464E"/>
    <w:rsid w:val="006A46CB"/>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E5"/>
    <w:rsid w:val="006B61F4"/>
    <w:rsid w:val="006B67F5"/>
    <w:rsid w:val="006B6ED2"/>
    <w:rsid w:val="006C0018"/>
    <w:rsid w:val="006C05DA"/>
    <w:rsid w:val="006C10D2"/>
    <w:rsid w:val="006C1240"/>
    <w:rsid w:val="006C127B"/>
    <w:rsid w:val="006C138A"/>
    <w:rsid w:val="006C1569"/>
    <w:rsid w:val="006C1FBE"/>
    <w:rsid w:val="006C1FF4"/>
    <w:rsid w:val="006C2638"/>
    <w:rsid w:val="006C3623"/>
    <w:rsid w:val="006C3BE1"/>
    <w:rsid w:val="006C3C6F"/>
    <w:rsid w:val="006C43F7"/>
    <w:rsid w:val="006C4B6D"/>
    <w:rsid w:val="006C4D47"/>
    <w:rsid w:val="006C5375"/>
    <w:rsid w:val="006C5A17"/>
    <w:rsid w:val="006C5BD0"/>
    <w:rsid w:val="006C6303"/>
    <w:rsid w:val="006C746F"/>
    <w:rsid w:val="006C75E0"/>
    <w:rsid w:val="006C76BA"/>
    <w:rsid w:val="006D09E2"/>
    <w:rsid w:val="006D103C"/>
    <w:rsid w:val="006D121C"/>
    <w:rsid w:val="006D14CE"/>
    <w:rsid w:val="006D1A04"/>
    <w:rsid w:val="006D1DBB"/>
    <w:rsid w:val="006D28C9"/>
    <w:rsid w:val="006D47ED"/>
    <w:rsid w:val="006D4890"/>
    <w:rsid w:val="006D50DD"/>
    <w:rsid w:val="006D5125"/>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EB"/>
    <w:rsid w:val="006E6460"/>
    <w:rsid w:val="006E6714"/>
    <w:rsid w:val="006E6DF7"/>
    <w:rsid w:val="006E70E9"/>
    <w:rsid w:val="006E7348"/>
    <w:rsid w:val="006E7646"/>
    <w:rsid w:val="006E783C"/>
    <w:rsid w:val="006E786E"/>
    <w:rsid w:val="006E7B46"/>
    <w:rsid w:val="006E7CFD"/>
    <w:rsid w:val="006E7D74"/>
    <w:rsid w:val="006F00EC"/>
    <w:rsid w:val="006F1CD7"/>
    <w:rsid w:val="006F1FBD"/>
    <w:rsid w:val="006F35EA"/>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35E2"/>
    <w:rsid w:val="0070396A"/>
    <w:rsid w:val="00703B5D"/>
    <w:rsid w:val="00704C7E"/>
    <w:rsid w:val="00704DF0"/>
    <w:rsid w:val="00706209"/>
    <w:rsid w:val="00706920"/>
    <w:rsid w:val="00706DC7"/>
    <w:rsid w:val="0070770F"/>
    <w:rsid w:val="00707828"/>
    <w:rsid w:val="007078BF"/>
    <w:rsid w:val="00707B2E"/>
    <w:rsid w:val="00708373"/>
    <w:rsid w:val="0071022A"/>
    <w:rsid w:val="007119BC"/>
    <w:rsid w:val="007124D9"/>
    <w:rsid w:val="00712739"/>
    <w:rsid w:val="00712DEC"/>
    <w:rsid w:val="00712E46"/>
    <w:rsid w:val="00713D85"/>
    <w:rsid w:val="00714516"/>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2AB3"/>
    <w:rsid w:val="00722C93"/>
    <w:rsid w:val="007235F2"/>
    <w:rsid w:val="00723671"/>
    <w:rsid w:val="00723E52"/>
    <w:rsid w:val="0072459F"/>
    <w:rsid w:val="00724C94"/>
    <w:rsid w:val="007253C2"/>
    <w:rsid w:val="007259DA"/>
    <w:rsid w:val="00725AE2"/>
    <w:rsid w:val="00725D69"/>
    <w:rsid w:val="0072606E"/>
    <w:rsid w:val="007262EA"/>
    <w:rsid w:val="00726628"/>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73BF"/>
    <w:rsid w:val="007376CE"/>
    <w:rsid w:val="00737A23"/>
    <w:rsid w:val="00737D0C"/>
    <w:rsid w:val="00737D68"/>
    <w:rsid w:val="00737E54"/>
    <w:rsid w:val="00741C8A"/>
    <w:rsid w:val="00743252"/>
    <w:rsid w:val="00743D31"/>
    <w:rsid w:val="00743EB0"/>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CD4"/>
    <w:rsid w:val="00750DEC"/>
    <w:rsid w:val="00750F7A"/>
    <w:rsid w:val="00751164"/>
    <w:rsid w:val="007513FC"/>
    <w:rsid w:val="00751EC6"/>
    <w:rsid w:val="0075201D"/>
    <w:rsid w:val="0075292D"/>
    <w:rsid w:val="00752CB4"/>
    <w:rsid w:val="007531DC"/>
    <w:rsid w:val="00753590"/>
    <w:rsid w:val="00753F87"/>
    <w:rsid w:val="00754D43"/>
    <w:rsid w:val="00755DC3"/>
    <w:rsid w:val="00756493"/>
    <w:rsid w:val="007570B6"/>
    <w:rsid w:val="00757280"/>
    <w:rsid w:val="007576CC"/>
    <w:rsid w:val="00757884"/>
    <w:rsid w:val="00757C14"/>
    <w:rsid w:val="00760A52"/>
    <w:rsid w:val="00760D11"/>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80009"/>
    <w:rsid w:val="00780E7D"/>
    <w:rsid w:val="00781A02"/>
    <w:rsid w:val="00781B1F"/>
    <w:rsid w:val="0078205F"/>
    <w:rsid w:val="00782236"/>
    <w:rsid w:val="00782680"/>
    <w:rsid w:val="007827B5"/>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C00"/>
    <w:rsid w:val="007B0268"/>
    <w:rsid w:val="007B1598"/>
    <w:rsid w:val="007B19AD"/>
    <w:rsid w:val="007B2023"/>
    <w:rsid w:val="007B225D"/>
    <w:rsid w:val="007B2818"/>
    <w:rsid w:val="007B3F53"/>
    <w:rsid w:val="007B3F8E"/>
    <w:rsid w:val="007B501C"/>
    <w:rsid w:val="007B5083"/>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B11"/>
    <w:rsid w:val="007C2C0B"/>
    <w:rsid w:val="007C3605"/>
    <w:rsid w:val="007C385B"/>
    <w:rsid w:val="007C3DB3"/>
    <w:rsid w:val="007C4AE5"/>
    <w:rsid w:val="007C5005"/>
    <w:rsid w:val="007C5CDB"/>
    <w:rsid w:val="007C5E25"/>
    <w:rsid w:val="007C6648"/>
    <w:rsid w:val="007C7824"/>
    <w:rsid w:val="007C7C94"/>
    <w:rsid w:val="007D0284"/>
    <w:rsid w:val="007D02E5"/>
    <w:rsid w:val="007D0677"/>
    <w:rsid w:val="007D08D8"/>
    <w:rsid w:val="007D0A5E"/>
    <w:rsid w:val="007D0EEB"/>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669D"/>
    <w:rsid w:val="007D6BE0"/>
    <w:rsid w:val="007D711E"/>
    <w:rsid w:val="007D7340"/>
    <w:rsid w:val="007D7630"/>
    <w:rsid w:val="007E0A33"/>
    <w:rsid w:val="007E0BF8"/>
    <w:rsid w:val="007E13C6"/>
    <w:rsid w:val="007E165D"/>
    <w:rsid w:val="007E25E4"/>
    <w:rsid w:val="007E34BD"/>
    <w:rsid w:val="007E37A6"/>
    <w:rsid w:val="007E4708"/>
    <w:rsid w:val="007E4CE5"/>
    <w:rsid w:val="007E4DA3"/>
    <w:rsid w:val="007E4EA6"/>
    <w:rsid w:val="007E50FA"/>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FAD"/>
    <w:rsid w:val="007F442B"/>
    <w:rsid w:val="007F449E"/>
    <w:rsid w:val="007F4E1C"/>
    <w:rsid w:val="007F4F92"/>
    <w:rsid w:val="007F5012"/>
    <w:rsid w:val="007F5630"/>
    <w:rsid w:val="007F5930"/>
    <w:rsid w:val="007F5A12"/>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90"/>
    <w:rsid w:val="00804D04"/>
    <w:rsid w:val="0080559C"/>
    <w:rsid w:val="00805673"/>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16B7"/>
    <w:rsid w:val="0082171F"/>
    <w:rsid w:val="00821D91"/>
    <w:rsid w:val="00821F28"/>
    <w:rsid w:val="00822BE8"/>
    <w:rsid w:val="00822C60"/>
    <w:rsid w:val="00822F53"/>
    <w:rsid w:val="00823DD7"/>
    <w:rsid w:val="00824FFD"/>
    <w:rsid w:val="00825B60"/>
    <w:rsid w:val="0082679D"/>
    <w:rsid w:val="00827446"/>
    <w:rsid w:val="00827711"/>
    <w:rsid w:val="00827E45"/>
    <w:rsid w:val="00827EDC"/>
    <w:rsid w:val="00827FDC"/>
    <w:rsid w:val="00830624"/>
    <w:rsid w:val="00830734"/>
    <w:rsid w:val="008307F2"/>
    <w:rsid w:val="0083139F"/>
    <w:rsid w:val="008315A1"/>
    <w:rsid w:val="00831DE1"/>
    <w:rsid w:val="00833386"/>
    <w:rsid w:val="00833A41"/>
    <w:rsid w:val="00833E11"/>
    <w:rsid w:val="00834335"/>
    <w:rsid w:val="008346AC"/>
    <w:rsid w:val="00835491"/>
    <w:rsid w:val="00835621"/>
    <w:rsid w:val="00835851"/>
    <w:rsid w:val="00835A4C"/>
    <w:rsid w:val="00836992"/>
    <w:rsid w:val="00837303"/>
    <w:rsid w:val="00837574"/>
    <w:rsid w:val="00837865"/>
    <w:rsid w:val="008379B2"/>
    <w:rsid w:val="008401D8"/>
    <w:rsid w:val="00841A5D"/>
    <w:rsid w:val="00841F16"/>
    <w:rsid w:val="00842353"/>
    <w:rsid w:val="00842737"/>
    <w:rsid w:val="00842916"/>
    <w:rsid w:val="00843479"/>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E53"/>
    <w:rsid w:val="00860031"/>
    <w:rsid w:val="00861117"/>
    <w:rsid w:val="00862464"/>
    <w:rsid w:val="008626F1"/>
    <w:rsid w:val="0086306C"/>
    <w:rsid w:val="00863207"/>
    <w:rsid w:val="008634D2"/>
    <w:rsid w:val="00864605"/>
    <w:rsid w:val="008646FF"/>
    <w:rsid w:val="00864807"/>
    <w:rsid w:val="00864C85"/>
    <w:rsid w:val="008661F1"/>
    <w:rsid w:val="00866B74"/>
    <w:rsid w:val="00866D4D"/>
    <w:rsid w:val="00866D68"/>
    <w:rsid w:val="00867197"/>
    <w:rsid w:val="0087038C"/>
    <w:rsid w:val="00870A5F"/>
    <w:rsid w:val="00870E2F"/>
    <w:rsid w:val="00870FEE"/>
    <w:rsid w:val="008711FD"/>
    <w:rsid w:val="0087132C"/>
    <w:rsid w:val="008714F5"/>
    <w:rsid w:val="00871773"/>
    <w:rsid w:val="0087265C"/>
    <w:rsid w:val="00873B8F"/>
    <w:rsid w:val="00873D2A"/>
    <w:rsid w:val="00873F1A"/>
    <w:rsid w:val="00874AB1"/>
    <w:rsid w:val="00874B12"/>
    <w:rsid w:val="00875C16"/>
    <w:rsid w:val="00875C7A"/>
    <w:rsid w:val="00876073"/>
    <w:rsid w:val="00876237"/>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9F7"/>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2E0"/>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723"/>
    <w:rsid w:val="008C0885"/>
    <w:rsid w:val="008C2030"/>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B46"/>
    <w:rsid w:val="008E2EBA"/>
    <w:rsid w:val="008E3219"/>
    <w:rsid w:val="008E3229"/>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347"/>
    <w:rsid w:val="008F2EDC"/>
    <w:rsid w:val="008F32D0"/>
    <w:rsid w:val="008F3AA8"/>
    <w:rsid w:val="008F3DDA"/>
    <w:rsid w:val="008F3F23"/>
    <w:rsid w:val="008F5557"/>
    <w:rsid w:val="008F5635"/>
    <w:rsid w:val="008F580C"/>
    <w:rsid w:val="008F5F00"/>
    <w:rsid w:val="008F6537"/>
    <w:rsid w:val="008F6840"/>
    <w:rsid w:val="008F777E"/>
    <w:rsid w:val="009011E2"/>
    <w:rsid w:val="009016FE"/>
    <w:rsid w:val="00901FCC"/>
    <w:rsid w:val="009025B3"/>
    <w:rsid w:val="00902D41"/>
    <w:rsid w:val="00903198"/>
    <w:rsid w:val="00903F99"/>
    <w:rsid w:val="00904623"/>
    <w:rsid w:val="00905072"/>
    <w:rsid w:val="00905888"/>
    <w:rsid w:val="00906140"/>
    <w:rsid w:val="009061E6"/>
    <w:rsid w:val="009076DF"/>
    <w:rsid w:val="00907B12"/>
    <w:rsid w:val="00907DA7"/>
    <w:rsid w:val="00907F64"/>
    <w:rsid w:val="009101F3"/>
    <w:rsid w:val="009106D3"/>
    <w:rsid w:val="009108CF"/>
    <w:rsid w:val="009115D8"/>
    <w:rsid w:val="00911B06"/>
    <w:rsid w:val="00912BD5"/>
    <w:rsid w:val="009158A2"/>
    <w:rsid w:val="00916ABE"/>
    <w:rsid w:val="00917D56"/>
    <w:rsid w:val="00917F7C"/>
    <w:rsid w:val="00920FBE"/>
    <w:rsid w:val="00922251"/>
    <w:rsid w:val="00922827"/>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786"/>
    <w:rsid w:val="00926B6F"/>
    <w:rsid w:val="00927304"/>
    <w:rsid w:val="009277AD"/>
    <w:rsid w:val="00927992"/>
    <w:rsid w:val="00927E29"/>
    <w:rsid w:val="00930067"/>
    <w:rsid w:val="00930798"/>
    <w:rsid w:val="00931B9B"/>
    <w:rsid w:val="00932E98"/>
    <w:rsid w:val="00933F31"/>
    <w:rsid w:val="00934510"/>
    <w:rsid w:val="00934630"/>
    <w:rsid w:val="009350C7"/>
    <w:rsid w:val="00935577"/>
    <w:rsid w:val="00936416"/>
    <w:rsid w:val="009375C9"/>
    <w:rsid w:val="00937907"/>
    <w:rsid w:val="00937F76"/>
    <w:rsid w:val="0094032B"/>
    <w:rsid w:val="00940BCE"/>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67D"/>
    <w:rsid w:val="00950D26"/>
    <w:rsid w:val="009514C7"/>
    <w:rsid w:val="00951A34"/>
    <w:rsid w:val="00952BE3"/>
    <w:rsid w:val="00952C88"/>
    <w:rsid w:val="00952EB8"/>
    <w:rsid w:val="00952FD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30E"/>
    <w:rsid w:val="00960BA7"/>
    <w:rsid w:val="009616D5"/>
    <w:rsid w:val="009631A9"/>
    <w:rsid w:val="009636BD"/>
    <w:rsid w:val="0096404F"/>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7A9"/>
    <w:rsid w:val="0097594B"/>
    <w:rsid w:val="00976DB1"/>
    <w:rsid w:val="009777F6"/>
    <w:rsid w:val="0097790F"/>
    <w:rsid w:val="00981263"/>
    <w:rsid w:val="009815C4"/>
    <w:rsid w:val="00981B75"/>
    <w:rsid w:val="00982076"/>
    <w:rsid w:val="00982501"/>
    <w:rsid w:val="00982FF8"/>
    <w:rsid w:val="00983934"/>
    <w:rsid w:val="00983DAB"/>
    <w:rsid w:val="00983FD7"/>
    <w:rsid w:val="009840FA"/>
    <w:rsid w:val="009842FD"/>
    <w:rsid w:val="00984970"/>
    <w:rsid w:val="0098555A"/>
    <w:rsid w:val="00985CCC"/>
    <w:rsid w:val="00985E71"/>
    <w:rsid w:val="00986616"/>
    <w:rsid w:val="009869C1"/>
    <w:rsid w:val="00986A1E"/>
    <w:rsid w:val="00986AB0"/>
    <w:rsid w:val="00987368"/>
    <w:rsid w:val="009877C0"/>
    <w:rsid w:val="00987FCF"/>
    <w:rsid w:val="00990383"/>
    <w:rsid w:val="009912AF"/>
    <w:rsid w:val="009913F1"/>
    <w:rsid w:val="009919D7"/>
    <w:rsid w:val="00991B32"/>
    <w:rsid w:val="00991CA9"/>
    <w:rsid w:val="0099216A"/>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97BD5"/>
    <w:rsid w:val="009A0280"/>
    <w:rsid w:val="009A08F1"/>
    <w:rsid w:val="009A0955"/>
    <w:rsid w:val="009A0C8B"/>
    <w:rsid w:val="009A0F7B"/>
    <w:rsid w:val="009A194D"/>
    <w:rsid w:val="009A1C05"/>
    <w:rsid w:val="009A1EDE"/>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F3D"/>
    <w:rsid w:val="009C0F91"/>
    <w:rsid w:val="009C0FE6"/>
    <w:rsid w:val="009C1580"/>
    <w:rsid w:val="009C2EF4"/>
    <w:rsid w:val="009C3459"/>
    <w:rsid w:val="009C447E"/>
    <w:rsid w:val="009C4772"/>
    <w:rsid w:val="009C4AB5"/>
    <w:rsid w:val="009C4D8A"/>
    <w:rsid w:val="009C4F42"/>
    <w:rsid w:val="009C5B2E"/>
    <w:rsid w:val="009C5D92"/>
    <w:rsid w:val="009C5F85"/>
    <w:rsid w:val="009C6632"/>
    <w:rsid w:val="009C717D"/>
    <w:rsid w:val="009C7377"/>
    <w:rsid w:val="009C79F2"/>
    <w:rsid w:val="009C7A89"/>
    <w:rsid w:val="009C7DD3"/>
    <w:rsid w:val="009C7F7B"/>
    <w:rsid w:val="009D025F"/>
    <w:rsid w:val="009D06B6"/>
    <w:rsid w:val="009D2118"/>
    <w:rsid w:val="009D22C8"/>
    <w:rsid w:val="009D27AD"/>
    <w:rsid w:val="009D328C"/>
    <w:rsid w:val="009D4C05"/>
    <w:rsid w:val="009D4F61"/>
    <w:rsid w:val="009D56F5"/>
    <w:rsid w:val="009D6815"/>
    <w:rsid w:val="009D6E26"/>
    <w:rsid w:val="009D71B6"/>
    <w:rsid w:val="009D71CD"/>
    <w:rsid w:val="009D7573"/>
    <w:rsid w:val="009D7C41"/>
    <w:rsid w:val="009D7D10"/>
    <w:rsid w:val="009E070B"/>
    <w:rsid w:val="009E3A54"/>
    <w:rsid w:val="009E3C63"/>
    <w:rsid w:val="009E3CA5"/>
    <w:rsid w:val="009E459B"/>
    <w:rsid w:val="009E46BB"/>
    <w:rsid w:val="009E4D50"/>
    <w:rsid w:val="009E54BD"/>
    <w:rsid w:val="009E5606"/>
    <w:rsid w:val="009E58C8"/>
    <w:rsid w:val="009E59BB"/>
    <w:rsid w:val="009E64DF"/>
    <w:rsid w:val="009E651D"/>
    <w:rsid w:val="009E7503"/>
    <w:rsid w:val="009E78BC"/>
    <w:rsid w:val="009E7BD8"/>
    <w:rsid w:val="009E7F13"/>
    <w:rsid w:val="009F0259"/>
    <w:rsid w:val="009F0546"/>
    <w:rsid w:val="009F0E33"/>
    <w:rsid w:val="009F13C5"/>
    <w:rsid w:val="009F1705"/>
    <w:rsid w:val="009F22B7"/>
    <w:rsid w:val="009F256A"/>
    <w:rsid w:val="009F2B14"/>
    <w:rsid w:val="009F2B62"/>
    <w:rsid w:val="009F2FB2"/>
    <w:rsid w:val="009F361A"/>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4581"/>
    <w:rsid w:val="00A1545E"/>
    <w:rsid w:val="00A15906"/>
    <w:rsid w:val="00A15995"/>
    <w:rsid w:val="00A15E56"/>
    <w:rsid w:val="00A16FE4"/>
    <w:rsid w:val="00A213CA"/>
    <w:rsid w:val="00A21AF0"/>
    <w:rsid w:val="00A21BE6"/>
    <w:rsid w:val="00A224CB"/>
    <w:rsid w:val="00A22F48"/>
    <w:rsid w:val="00A23626"/>
    <w:rsid w:val="00A27733"/>
    <w:rsid w:val="00A27D99"/>
    <w:rsid w:val="00A30159"/>
    <w:rsid w:val="00A305A7"/>
    <w:rsid w:val="00A30AEF"/>
    <w:rsid w:val="00A31BD7"/>
    <w:rsid w:val="00A31D5B"/>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A48"/>
    <w:rsid w:val="00A37C23"/>
    <w:rsid w:val="00A37D25"/>
    <w:rsid w:val="00A40310"/>
    <w:rsid w:val="00A40B83"/>
    <w:rsid w:val="00A41689"/>
    <w:rsid w:val="00A421CE"/>
    <w:rsid w:val="00A422FF"/>
    <w:rsid w:val="00A42325"/>
    <w:rsid w:val="00A42893"/>
    <w:rsid w:val="00A4295A"/>
    <w:rsid w:val="00A42E41"/>
    <w:rsid w:val="00A440B8"/>
    <w:rsid w:val="00A44296"/>
    <w:rsid w:val="00A444A2"/>
    <w:rsid w:val="00A44582"/>
    <w:rsid w:val="00A4458E"/>
    <w:rsid w:val="00A4464C"/>
    <w:rsid w:val="00A44714"/>
    <w:rsid w:val="00A44B06"/>
    <w:rsid w:val="00A4534E"/>
    <w:rsid w:val="00A459E2"/>
    <w:rsid w:val="00A45B47"/>
    <w:rsid w:val="00A45DA4"/>
    <w:rsid w:val="00A46600"/>
    <w:rsid w:val="00A4732E"/>
    <w:rsid w:val="00A4795F"/>
    <w:rsid w:val="00A47D0B"/>
    <w:rsid w:val="00A50C81"/>
    <w:rsid w:val="00A510D3"/>
    <w:rsid w:val="00A52A31"/>
    <w:rsid w:val="00A5437D"/>
    <w:rsid w:val="00A54875"/>
    <w:rsid w:val="00A54977"/>
    <w:rsid w:val="00A54B47"/>
    <w:rsid w:val="00A54D5F"/>
    <w:rsid w:val="00A54E87"/>
    <w:rsid w:val="00A54F26"/>
    <w:rsid w:val="00A55D1F"/>
    <w:rsid w:val="00A55D23"/>
    <w:rsid w:val="00A56501"/>
    <w:rsid w:val="00A56DD6"/>
    <w:rsid w:val="00A57B9A"/>
    <w:rsid w:val="00A60B43"/>
    <w:rsid w:val="00A60B91"/>
    <w:rsid w:val="00A61AE1"/>
    <w:rsid w:val="00A62819"/>
    <w:rsid w:val="00A628BE"/>
    <w:rsid w:val="00A632ED"/>
    <w:rsid w:val="00A6362D"/>
    <w:rsid w:val="00A63719"/>
    <w:rsid w:val="00A63D09"/>
    <w:rsid w:val="00A63EF4"/>
    <w:rsid w:val="00A662D6"/>
    <w:rsid w:val="00A669BF"/>
    <w:rsid w:val="00A67D38"/>
    <w:rsid w:val="00A71EFA"/>
    <w:rsid w:val="00A7260C"/>
    <w:rsid w:val="00A72953"/>
    <w:rsid w:val="00A72BEB"/>
    <w:rsid w:val="00A730C1"/>
    <w:rsid w:val="00A73FBF"/>
    <w:rsid w:val="00A74430"/>
    <w:rsid w:val="00A7470F"/>
    <w:rsid w:val="00A74D97"/>
    <w:rsid w:val="00A74FF7"/>
    <w:rsid w:val="00A75001"/>
    <w:rsid w:val="00A75096"/>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97B"/>
    <w:rsid w:val="00A96D8D"/>
    <w:rsid w:val="00A97124"/>
    <w:rsid w:val="00A9717C"/>
    <w:rsid w:val="00A97412"/>
    <w:rsid w:val="00A97EFA"/>
    <w:rsid w:val="00AA0B83"/>
    <w:rsid w:val="00AA1219"/>
    <w:rsid w:val="00AA126E"/>
    <w:rsid w:val="00AA159F"/>
    <w:rsid w:val="00AA1A72"/>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F6C"/>
    <w:rsid w:val="00AB1980"/>
    <w:rsid w:val="00AB1C02"/>
    <w:rsid w:val="00AB1D76"/>
    <w:rsid w:val="00AB216D"/>
    <w:rsid w:val="00AB250B"/>
    <w:rsid w:val="00AB2809"/>
    <w:rsid w:val="00AB3668"/>
    <w:rsid w:val="00AB3701"/>
    <w:rsid w:val="00AB389E"/>
    <w:rsid w:val="00AB43B2"/>
    <w:rsid w:val="00AB49DB"/>
    <w:rsid w:val="00AB4BC6"/>
    <w:rsid w:val="00AB4E97"/>
    <w:rsid w:val="00AB554B"/>
    <w:rsid w:val="00AB59B2"/>
    <w:rsid w:val="00AB66CB"/>
    <w:rsid w:val="00AB70D8"/>
    <w:rsid w:val="00AB7E84"/>
    <w:rsid w:val="00AC0527"/>
    <w:rsid w:val="00AC054F"/>
    <w:rsid w:val="00AC127A"/>
    <w:rsid w:val="00AC1A4E"/>
    <w:rsid w:val="00AC1AF0"/>
    <w:rsid w:val="00AC20FF"/>
    <w:rsid w:val="00AC21C4"/>
    <w:rsid w:val="00AC2E73"/>
    <w:rsid w:val="00AC2FCD"/>
    <w:rsid w:val="00AC45C0"/>
    <w:rsid w:val="00AC462A"/>
    <w:rsid w:val="00AC5068"/>
    <w:rsid w:val="00AC566D"/>
    <w:rsid w:val="00AC5843"/>
    <w:rsid w:val="00AC6942"/>
    <w:rsid w:val="00AC69F4"/>
    <w:rsid w:val="00AC6A2D"/>
    <w:rsid w:val="00AC6BB6"/>
    <w:rsid w:val="00AC6F81"/>
    <w:rsid w:val="00AD006D"/>
    <w:rsid w:val="00AD0F17"/>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70FD"/>
    <w:rsid w:val="00AD7776"/>
    <w:rsid w:val="00AD7947"/>
    <w:rsid w:val="00AD7DC3"/>
    <w:rsid w:val="00AE084A"/>
    <w:rsid w:val="00AE0920"/>
    <w:rsid w:val="00AE1143"/>
    <w:rsid w:val="00AE13C9"/>
    <w:rsid w:val="00AE1645"/>
    <w:rsid w:val="00AE2677"/>
    <w:rsid w:val="00AE26E9"/>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CAD"/>
    <w:rsid w:val="00AF64F6"/>
    <w:rsid w:val="00AF6DE0"/>
    <w:rsid w:val="00AF78ED"/>
    <w:rsid w:val="00AF7C9A"/>
    <w:rsid w:val="00B00194"/>
    <w:rsid w:val="00B002D6"/>
    <w:rsid w:val="00B01113"/>
    <w:rsid w:val="00B01690"/>
    <w:rsid w:val="00B032DA"/>
    <w:rsid w:val="00B0423F"/>
    <w:rsid w:val="00B0522E"/>
    <w:rsid w:val="00B05536"/>
    <w:rsid w:val="00B056E7"/>
    <w:rsid w:val="00B05D98"/>
    <w:rsid w:val="00B06CEB"/>
    <w:rsid w:val="00B0719E"/>
    <w:rsid w:val="00B076F9"/>
    <w:rsid w:val="00B078F7"/>
    <w:rsid w:val="00B07A30"/>
    <w:rsid w:val="00B105F3"/>
    <w:rsid w:val="00B10AB5"/>
    <w:rsid w:val="00B10BBD"/>
    <w:rsid w:val="00B10DAA"/>
    <w:rsid w:val="00B114E8"/>
    <w:rsid w:val="00B116CC"/>
    <w:rsid w:val="00B11C5F"/>
    <w:rsid w:val="00B12E43"/>
    <w:rsid w:val="00B12F21"/>
    <w:rsid w:val="00B138EC"/>
    <w:rsid w:val="00B13F34"/>
    <w:rsid w:val="00B13F67"/>
    <w:rsid w:val="00B13F7D"/>
    <w:rsid w:val="00B147CC"/>
    <w:rsid w:val="00B14CD7"/>
    <w:rsid w:val="00B151E6"/>
    <w:rsid w:val="00B1548F"/>
    <w:rsid w:val="00B1598C"/>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BC0"/>
    <w:rsid w:val="00B23CFC"/>
    <w:rsid w:val="00B24017"/>
    <w:rsid w:val="00B24D86"/>
    <w:rsid w:val="00B24E13"/>
    <w:rsid w:val="00B25102"/>
    <w:rsid w:val="00B257A3"/>
    <w:rsid w:val="00B262EE"/>
    <w:rsid w:val="00B2693F"/>
    <w:rsid w:val="00B277AA"/>
    <w:rsid w:val="00B277CD"/>
    <w:rsid w:val="00B30BE2"/>
    <w:rsid w:val="00B30F20"/>
    <w:rsid w:val="00B30F5B"/>
    <w:rsid w:val="00B31BAB"/>
    <w:rsid w:val="00B32253"/>
    <w:rsid w:val="00B322FF"/>
    <w:rsid w:val="00B3290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7290"/>
    <w:rsid w:val="00B37503"/>
    <w:rsid w:val="00B37A30"/>
    <w:rsid w:val="00B37CE8"/>
    <w:rsid w:val="00B37CF0"/>
    <w:rsid w:val="00B40668"/>
    <w:rsid w:val="00B4142D"/>
    <w:rsid w:val="00B42D61"/>
    <w:rsid w:val="00B42F32"/>
    <w:rsid w:val="00B431DB"/>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C2F"/>
    <w:rsid w:val="00B556A2"/>
    <w:rsid w:val="00B56170"/>
    <w:rsid w:val="00B569E4"/>
    <w:rsid w:val="00B56EC3"/>
    <w:rsid w:val="00B57184"/>
    <w:rsid w:val="00B57646"/>
    <w:rsid w:val="00B576F4"/>
    <w:rsid w:val="00B57BF5"/>
    <w:rsid w:val="00B60290"/>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6D4"/>
    <w:rsid w:val="00B72BDD"/>
    <w:rsid w:val="00B72CB7"/>
    <w:rsid w:val="00B73E5A"/>
    <w:rsid w:val="00B743F4"/>
    <w:rsid w:val="00B7450A"/>
    <w:rsid w:val="00B745CE"/>
    <w:rsid w:val="00B74A95"/>
    <w:rsid w:val="00B75411"/>
    <w:rsid w:val="00B75B1C"/>
    <w:rsid w:val="00B76289"/>
    <w:rsid w:val="00B770AA"/>
    <w:rsid w:val="00B772AB"/>
    <w:rsid w:val="00B7737C"/>
    <w:rsid w:val="00B77781"/>
    <w:rsid w:val="00B7792E"/>
    <w:rsid w:val="00B7794D"/>
    <w:rsid w:val="00B77FCA"/>
    <w:rsid w:val="00B810F5"/>
    <w:rsid w:val="00B81A95"/>
    <w:rsid w:val="00B81C32"/>
    <w:rsid w:val="00B81E10"/>
    <w:rsid w:val="00B82D07"/>
    <w:rsid w:val="00B834BE"/>
    <w:rsid w:val="00B83B62"/>
    <w:rsid w:val="00B83F69"/>
    <w:rsid w:val="00B84145"/>
    <w:rsid w:val="00B842D0"/>
    <w:rsid w:val="00B84EEC"/>
    <w:rsid w:val="00B85960"/>
    <w:rsid w:val="00B85CDC"/>
    <w:rsid w:val="00B86695"/>
    <w:rsid w:val="00B86984"/>
    <w:rsid w:val="00B86C48"/>
    <w:rsid w:val="00B86CDC"/>
    <w:rsid w:val="00B871BB"/>
    <w:rsid w:val="00B90233"/>
    <w:rsid w:val="00B91163"/>
    <w:rsid w:val="00B92457"/>
    <w:rsid w:val="00B926D3"/>
    <w:rsid w:val="00B92AB6"/>
    <w:rsid w:val="00B92EAA"/>
    <w:rsid w:val="00B92F41"/>
    <w:rsid w:val="00B93722"/>
    <w:rsid w:val="00B93C34"/>
    <w:rsid w:val="00B942C1"/>
    <w:rsid w:val="00B9530D"/>
    <w:rsid w:val="00B95E03"/>
    <w:rsid w:val="00B96066"/>
    <w:rsid w:val="00B961F4"/>
    <w:rsid w:val="00B96320"/>
    <w:rsid w:val="00B969B2"/>
    <w:rsid w:val="00B97085"/>
    <w:rsid w:val="00B97103"/>
    <w:rsid w:val="00B97297"/>
    <w:rsid w:val="00B972DC"/>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68B3"/>
    <w:rsid w:val="00BA6C25"/>
    <w:rsid w:val="00BA768B"/>
    <w:rsid w:val="00BA7E5E"/>
    <w:rsid w:val="00BB0C0E"/>
    <w:rsid w:val="00BB119C"/>
    <w:rsid w:val="00BB1741"/>
    <w:rsid w:val="00BB1B6E"/>
    <w:rsid w:val="00BB2671"/>
    <w:rsid w:val="00BB278F"/>
    <w:rsid w:val="00BB3645"/>
    <w:rsid w:val="00BB3756"/>
    <w:rsid w:val="00BB38DA"/>
    <w:rsid w:val="00BB40E2"/>
    <w:rsid w:val="00BB4120"/>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47AA"/>
    <w:rsid w:val="00BC5038"/>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52C0"/>
    <w:rsid w:val="00BE63A1"/>
    <w:rsid w:val="00BE6746"/>
    <w:rsid w:val="00BE6969"/>
    <w:rsid w:val="00BE6BD0"/>
    <w:rsid w:val="00BE6CBE"/>
    <w:rsid w:val="00BF07C7"/>
    <w:rsid w:val="00BF09EC"/>
    <w:rsid w:val="00BF100F"/>
    <w:rsid w:val="00BF14EB"/>
    <w:rsid w:val="00BF2FC5"/>
    <w:rsid w:val="00BF3444"/>
    <w:rsid w:val="00BF3578"/>
    <w:rsid w:val="00BF38B1"/>
    <w:rsid w:val="00BF3A78"/>
    <w:rsid w:val="00BF412F"/>
    <w:rsid w:val="00BF45AE"/>
    <w:rsid w:val="00BF4815"/>
    <w:rsid w:val="00BF4856"/>
    <w:rsid w:val="00BF4951"/>
    <w:rsid w:val="00BF4A70"/>
    <w:rsid w:val="00BF4ECB"/>
    <w:rsid w:val="00BF51E3"/>
    <w:rsid w:val="00BF526D"/>
    <w:rsid w:val="00BF5314"/>
    <w:rsid w:val="00BF5779"/>
    <w:rsid w:val="00BF57C1"/>
    <w:rsid w:val="00BF6082"/>
    <w:rsid w:val="00BF619F"/>
    <w:rsid w:val="00BF6AF4"/>
    <w:rsid w:val="00BF6CC9"/>
    <w:rsid w:val="00BFDECD"/>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1044D"/>
    <w:rsid w:val="00C10A0C"/>
    <w:rsid w:val="00C10AA3"/>
    <w:rsid w:val="00C1130F"/>
    <w:rsid w:val="00C11933"/>
    <w:rsid w:val="00C11E7F"/>
    <w:rsid w:val="00C122C1"/>
    <w:rsid w:val="00C1329C"/>
    <w:rsid w:val="00C145B9"/>
    <w:rsid w:val="00C14B33"/>
    <w:rsid w:val="00C14DD8"/>
    <w:rsid w:val="00C1512A"/>
    <w:rsid w:val="00C15E2F"/>
    <w:rsid w:val="00C166D4"/>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5339"/>
    <w:rsid w:val="00C35EE3"/>
    <w:rsid w:val="00C364FC"/>
    <w:rsid w:val="00C367EB"/>
    <w:rsid w:val="00C37235"/>
    <w:rsid w:val="00C37767"/>
    <w:rsid w:val="00C37A41"/>
    <w:rsid w:val="00C37C9E"/>
    <w:rsid w:val="00C37E05"/>
    <w:rsid w:val="00C401CC"/>
    <w:rsid w:val="00C41130"/>
    <w:rsid w:val="00C42B96"/>
    <w:rsid w:val="00C4396A"/>
    <w:rsid w:val="00C43A33"/>
    <w:rsid w:val="00C43F08"/>
    <w:rsid w:val="00C445C5"/>
    <w:rsid w:val="00C44D07"/>
    <w:rsid w:val="00C45006"/>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AD1"/>
    <w:rsid w:val="00C51B16"/>
    <w:rsid w:val="00C51BAE"/>
    <w:rsid w:val="00C5239F"/>
    <w:rsid w:val="00C527E5"/>
    <w:rsid w:val="00C528C5"/>
    <w:rsid w:val="00C53EF0"/>
    <w:rsid w:val="00C53FCE"/>
    <w:rsid w:val="00C542CC"/>
    <w:rsid w:val="00C54CA0"/>
    <w:rsid w:val="00C54F25"/>
    <w:rsid w:val="00C55231"/>
    <w:rsid w:val="00C558CB"/>
    <w:rsid w:val="00C5599A"/>
    <w:rsid w:val="00C55FEF"/>
    <w:rsid w:val="00C56445"/>
    <w:rsid w:val="00C5644A"/>
    <w:rsid w:val="00C56688"/>
    <w:rsid w:val="00C602F7"/>
    <w:rsid w:val="00C6044B"/>
    <w:rsid w:val="00C60C04"/>
    <w:rsid w:val="00C60CDA"/>
    <w:rsid w:val="00C6196F"/>
    <w:rsid w:val="00C623B5"/>
    <w:rsid w:val="00C624E3"/>
    <w:rsid w:val="00C631D9"/>
    <w:rsid w:val="00C6351D"/>
    <w:rsid w:val="00C63B68"/>
    <w:rsid w:val="00C63C9A"/>
    <w:rsid w:val="00C64655"/>
    <w:rsid w:val="00C65E63"/>
    <w:rsid w:val="00C67501"/>
    <w:rsid w:val="00C67EEA"/>
    <w:rsid w:val="00C709F5"/>
    <w:rsid w:val="00C70AA7"/>
    <w:rsid w:val="00C716E2"/>
    <w:rsid w:val="00C72EF5"/>
    <w:rsid w:val="00C73671"/>
    <w:rsid w:val="00C73858"/>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A3A"/>
    <w:rsid w:val="00C80D0D"/>
    <w:rsid w:val="00C8147D"/>
    <w:rsid w:val="00C8148F"/>
    <w:rsid w:val="00C816C4"/>
    <w:rsid w:val="00C81F84"/>
    <w:rsid w:val="00C8209F"/>
    <w:rsid w:val="00C821D4"/>
    <w:rsid w:val="00C821E4"/>
    <w:rsid w:val="00C822C4"/>
    <w:rsid w:val="00C823B7"/>
    <w:rsid w:val="00C82985"/>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5C2"/>
    <w:rsid w:val="00C97621"/>
    <w:rsid w:val="00C9765D"/>
    <w:rsid w:val="00C977D8"/>
    <w:rsid w:val="00C97B87"/>
    <w:rsid w:val="00CA0B4F"/>
    <w:rsid w:val="00CA15BF"/>
    <w:rsid w:val="00CA1644"/>
    <w:rsid w:val="00CA293D"/>
    <w:rsid w:val="00CA3F87"/>
    <w:rsid w:val="00CA400B"/>
    <w:rsid w:val="00CA445C"/>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52F"/>
    <w:rsid w:val="00CB3F5F"/>
    <w:rsid w:val="00CB4032"/>
    <w:rsid w:val="00CB5254"/>
    <w:rsid w:val="00CB545F"/>
    <w:rsid w:val="00CB584A"/>
    <w:rsid w:val="00CB58C9"/>
    <w:rsid w:val="00CB5A4C"/>
    <w:rsid w:val="00CB5F99"/>
    <w:rsid w:val="00CB6AC8"/>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C3A"/>
    <w:rsid w:val="00CD2D3E"/>
    <w:rsid w:val="00CD3493"/>
    <w:rsid w:val="00CD36FA"/>
    <w:rsid w:val="00CD41D4"/>
    <w:rsid w:val="00CD490F"/>
    <w:rsid w:val="00CD6246"/>
    <w:rsid w:val="00CD629B"/>
    <w:rsid w:val="00CD6930"/>
    <w:rsid w:val="00CD79A7"/>
    <w:rsid w:val="00CD7B36"/>
    <w:rsid w:val="00CD7ECD"/>
    <w:rsid w:val="00CE008C"/>
    <w:rsid w:val="00CE01B0"/>
    <w:rsid w:val="00CE0382"/>
    <w:rsid w:val="00CE03D1"/>
    <w:rsid w:val="00CE1150"/>
    <w:rsid w:val="00CE15FB"/>
    <w:rsid w:val="00CE1C05"/>
    <w:rsid w:val="00CE1E3D"/>
    <w:rsid w:val="00CE3297"/>
    <w:rsid w:val="00CE3E34"/>
    <w:rsid w:val="00CE3F6D"/>
    <w:rsid w:val="00CE420C"/>
    <w:rsid w:val="00CE4A32"/>
    <w:rsid w:val="00CE504F"/>
    <w:rsid w:val="00CE5427"/>
    <w:rsid w:val="00CE569C"/>
    <w:rsid w:val="00CE58FF"/>
    <w:rsid w:val="00CE5BB2"/>
    <w:rsid w:val="00CE5C80"/>
    <w:rsid w:val="00CE5C94"/>
    <w:rsid w:val="00CE65C5"/>
    <w:rsid w:val="00CE686E"/>
    <w:rsid w:val="00CE6A0F"/>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58D"/>
    <w:rsid w:val="00CF4BC0"/>
    <w:rsid w:val="00CF59A1"/>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4009"/>
    <w:rsid w:val="00D1448B"/>
    <w:rsid w:val="00D14AB9"/>
    <w:rsid w:val="00D14C4D"/>
    <w:rsid w:val="00D153BC"/>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D08"/>
    <w:rsid w:val="00D25A76"/>
    <w:rsid w:val="00D261F7"/>
    <w:rsid w:val="00D26E10"/>
    <w:rsid w:val="00D273D1"/>
    <w:rsid w:val="00D302A4"/>
    <w:rsid w:val="00D30A38"/>
    <w:rsid w:val="00D313F6"/>
    <w:rsid w:val="00D31BD2"/>
    <w:rsid w:val="00D32BE7"/>
    <w:rsid w:val="00D32D20"/>
    <w:rsid w:val="00D335DB"/>
    <w:rsid w:val="00D33A23"/>
    <w:rsid w:val="00D33A79"/>
    <w:rsid w:val="00D341E2"/>
    <w:rsid w:val="00D34E0A"/>
    <w:rsid w:val="00D34EB0"/>
    <w:rsid w:val="00D34FBB"/>
    <w:rsid w:val="00D354F0"/>
    <w:rsid w:val="00D3585C"/>
    <w:rsid w:val="00D358CA"/>
    <w:rsid w:val="00D363F0"/>
    <w:rsid w:val="00D36677"/>
    <w:rsid w:val="00D36688"/>
    <w:rsid w:val="00D367E7"/>
    <w:rsid w:val="00D37AA3"/>
    <w:rsid w:val="00D37ACA"/>
    <w:rsid w:val="00D37D27"/>
    <w:rsid w:val="00D4002E"/>
    <w:rsid w:val="00D40177"/>
    <w:rsid w:val="00D41708"/>
    <w:rsid w:val="00D4214E"/>
    <w:rsid w:val="00D42D51"/>
    <w:rsid w:val="00D4452D"/>
    <w:rsid w:val="00D445D5"/>
    <w:rsid w:val="00D44C80"/>
    <w:rsid w:val="00D452F9"/>
    <w:rsid w:val="00D467EA"/>
    <w:rsid w:val="00D46EFE"/>
    <w:rsid w:val="00D46FD6"/>
    <w:rsid w:val="00D4724B"/>
    <w:rsid w:val="00D47A8F"/>
    <w:rsid w:val="00D47DB9"/>
    <w:rsid w:val="00D47F5C"/>
    <w:rsid w:val="00D51A0A"/>
    <w:rsid w:val="00D5265B"/>
    <w:rsid w:val="00D53863"/>
    <w:rsid w:val="00D53D2C"/>
    <w:rsid w:val="00D53ED9"/>
    <w:rsid w:val="00D5437E"/>
    <w:rsid w:val="00D54A0E"/>
    <w:rsid w:val="00D5623E"/>
    <w:rsid w:val="00D56A8D"/>
    <w:rsid w:val="00D56CD0"/>
    <w:rsid w:val="00D5709E"/>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79CD"/>
    <w:rsid w:val="00D70B87"/>
    <w:rsid w:val="00D70EB7"/>
    <w:rsid w:val="00D71098"/>
    <w:rsid w:val="00D71668"/>
    <w:rsid w:val="00D71759"/>
    <w:rsid w:val="00D724B1"/>
    <w:rsid w:val="00D72D7D"/>
    <w:rsid w:val="00D72F2B"/>
    <w:rsid w:val="00D72F41"/>
    <w:rsid w:val="00D730C3"/>
    <w:rsid w:val="00D73845"/>
    <w:rsid w:val="00D73B48"/>
    <w:rsid w:val="00D73C98"/>
    <w:rsid w:val="00D747F5"/>
    <w:rsid w:val="00D74E37"/>
    <w:rsid w:val="00D7531B"/>
    <w:rsid w:val="00D760BB"/>
    <w:rsid w:val="00D7683D"/>
    <w:rsid w:val="00D769C4"/>
    <w:rsid w:val="00D76EC3"/>
    <w:rsid w:val="00D77205"/>
    <w:rsid w:val="00D802B9"/>
    <w:rsid w:val="00D803E3"/>
    <w:rsid w:val="00D804AC"/>
    <w:rsid w:val="00D8153E"/>
    <w:rsid w:val="00D81A16"/>
    <w:rsid w:val="00D827D9"/>
    <w:rsid w:val="00D83346"/>
    <w:rsid w:val="00D83B5F"/>
    <w:rsid w:val="00D83EFA"/>
    <w:rsid w:val="00D83F5F"/>
    <w:rsid w:val="00D83F77"/>
    <w:rsid w:val="00D8440E"/>
    <w:rsid w:val="00D8466F"/>
    <w:rsid w:val="00D84B60"/>
    <w:rsid w:val="00D85A5A"/>
    <w:rsid w:val="00D85C9F"/>
    <w:rsid w:val="00D85CEF"/>
    <w:rsid w:val="00D85DF1"/>
    <w:rsid w:val="00D8643E"/>
    <w:rsid w:val="00D86673"/>
    <w:rsid w:val="00D8763C"/>
    <w:rsid w:val="00D90602"/>
    <w:rsid w:val="00D9096F"/>
    <w:rsid w:val="00D90B88"/>
    <w:rsid w:val="00D90BE1"/>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745A"/>
    <w:rsid w:val="00D976CB"/>
    <w:rsid w:val="00D97B58"/>
    <w:rsid w:val="00D97E23"/>
    <w:rsid w:val="00DA0E89"/>
    <w:rsid w:val="00DA1635"/>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EA1"/>
    <w:rsid w:val="00DB220C"/>
    <w:rsid w:val="00DB2567"/>
    <w:rsid w:val="00DB34D5"/>
    <w:rsid w:val="00DB358A"/>
    <w:rsid w:val="00DB39FD"/>
    <w:rsid w:val="00DB43AB"/>
    <w:rsid w:val="00DB46A0"/>
    <w:rsid w:val="00DB4878"/>
    <w:rsid w:val="00DB586B"/>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EBB"/>
    <w:rsid w:val="00DD10C5"/>
    <w:rsid w:val="00DD1269"/>
    <w:rsid w:val="00DD1715"/>
    <w:rsid w:val="00DD1B2E"/>
    <w:rsid w:val="00DD1BA4"/>
    <w:rsid w:val="00DD1CB1"/>
    <w:rsid w:val="00DD22DF"/>
    <w:rsid w:val="00DD2380"/>
    <w:rsid w:val="00DD3ACD"/>
    <w:rsid w:val="00DD59CD"/>
    <w:rsid w:val="00DD5AE4"/>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685"/>
    <w:rsid w:val="00DE636B"/>
    <w:rsid w:val="00DE647D"/>
    <w:rsid w:val="00DE6BB0"/>
    <w:rsid w:val="00DF0022"/>
    <w:rsid w:val="00DF0EF4"/>
    <w:rsid w:val="00DF100C"/>
    <w:rsid w:val="00DF14EE"/>
    <w:rsid w:val="00DF18B2"/>
    <w:rsid w:val="00DF19FF"/>
    <w:rsid w:val="00DF297C"/>
    <w:rsid w:val="00DF4D5E"/>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107BF"/>
    <w:rsid w:val="00E10BC5"/>
    <w:rsid w:val="00E10DDA"/>
    <w:rsid w:val="00E11A83"/>
    <w:rsid w:val="00E11D85"/>
    <w:rsid w:val="00E11DBC"/>
    <w:rsid w:val="00E122CA"/>
    <w:rsid w:val="00E1254D"/>
    <w:rsid w:val="00E12848"/>
    <w:rsid w:val="00E14858"/>
    <w:rsid w:val="00E14EBC"/>
    <w:rsid w:val="00E1505C"/>
    <w:rsid w:val="00E1573F"/>
    <w:rsid w:val="00E158CC"/>
    <w:rsid w:val="00E16867"/>
    <w:rsid w:val="00E16938"/>
    <w:rsid w:val="00E16CB2"/>
    <w:rsid w:val="00E172E7"/>
    <w:rsid w:val="00E172FA"/>
    <w:rsid w:val="00E174FA"/>
    <w:rsid w:val="00E17762"/>
    <w:rsid w:val="00E17963"/>
    <w:rsid w:val="00E17F37"/>
    <w:rsid w:val="00E20041"/>
    <w:rsid w:val="00E20963"/>
    <w:rsid w:val="00E20A85"/>
    <w:rsid w:val="00E21396"/>
    <w:rsid w:val="00E21CFF"/>
    <w:rsid w:val="00E2249A"/>
    <w:rsid w:val="00E228EC"/>
    <w:rsid w:val="00E234B2"/>
    <w:rsid w:val="00E236F5"/>
    <w:rsid w:val="00E23C13"/>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AD7"/>
    <w:rsid w:val="00E34A38"/>
    <w:rsid w:val="00E34CFB"/>
    <w:rsid w:val="00E3596F"/>
    <w:rsid w:val="00E35BB3"/>
    <w:rsid w:val="00E35BB6"/>
    <w:rsid w:val="00E35E2D"/>
    <w:rsid w:val="00E361BD"/>
    <w:rsid w:val="00E3791F"/>
    <w:rsid w:val="00E37F64"/>
    <w:rsid w:val="00E402A8"/>
    <w:rsid w:val="00E4031C"/>
    <w:rsid w:val="00E40862"/>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70D0"/>
    <w:rsid w:val="00E47508"/>
    <w:rsid w:val="00E501C7"/>
    <w:rsid w:val="00E5027A"/>
    <w:rsid w:val="00E50610"/>
    <w:rsid w:val="00E5108F"/>
    <w:rsid w:val="00E51330"/>
    <w:rsid w:val="00E5141C"/>
    <w:rsid w:val="00E51C15"/>
    <w:rsid w:val="00E51F2D"/>
    <w:rsid w:val="00E52407"/>
    <w:rsid w:val="00E52A58"/>
    <w:rsid w:val="00E530EB"/>
    <w:rsid w:val="00E5317A"/>
    <w:rsid w:val="00E541EA"/>
    <w:rsid w:val="00E545F5"/>
    <w:rsid w:val="00E54917"/>
    <w:rsid w:val="00E54EBE"/>
    <w:rsid w:val="00E55812"/>
    <w:rsid w:val="00E56678"/>
    <w:rsid w:val="00E567A7"/>
    <w:rsid w:val="00E56E80"/>
    <w:rsid w:val="00E57866"/>
    <w:rsid w:val="00E603FC"/>
    <w:rsid w:val="00E609D1"/>
    <w:rsid w:val="00E61064"/>
    <w:rsid w:val="00E61364"/>
    <w:rsid w:val="00E61395"/>
    <w:rsid w:val="00E61663"/>
    <w:rsid w:val="00E617E9"/>
    <w:rsid w:val="00E61AAE"/>
    <w:rsid w:val="00E6240E"/>
    <w:rsid w:val="00E62D52"/>
    <w:rsid w:val="00E63762"/>
    <w:rsid w:val="00E63FCC"/>
    <w:rsid w:val="00E64399"/>
    <w:rsid w:val="00E64A39"/>
    <w:rsid w:val="00E65921"/>
    <w:rsid w:val="00E659E2"/>
    <w:rsid w:val="00E65BC4"/>
    <w:rsid w:val="00E65C4F"/>
    <w:rsid w:val="00E65FF0"/>
    <w:rsid w:val="00E6767F"/>
    <w:rsid w:val="00E67C2F"/>
    <w:rsid w:val="00E704DD"/>
    <w:rsid w:val="00E705EF"/>
    <w:rsid w:val="00E70607"/>
    <w:rsid w:val="00E70734"/>
    <w:rsid w:val="00E70B85"/>
    <w:rsid w:val="00E7131C"/>
    <w:rsid w:val="00E7165D"/>
    <w:rsid w:val="00E71A55"/>
    <w:rsid w:val="00E71C9C"/>
    <w:rsid w:val="00E72203"/>
    <w:rsid w:val="00E72E9A"/>
    <w:rsid w:val="00E73624"/>
    <w:rsid w:val="00E73D1C"/>
    <w:rsid w:val="00E73D80"/>
    <w:rsid w:val="00E74CA6"/>
    <w:rsid w:val="00E74D74"/>
    <w:rsid w:val="00E75840"/>
    <w:rsid w:val="00E758D3"/>
    <w:rsid w:val="00E75974"/>
    <w:rsid w:val="00E75CD7"/>
    <w:rsid w:val="00E75EBB"/>
    <w:rsid w:val="00E75F5E"/>
    <w:rsid w:val="00E77383"/>
    <w:rsid w:val="00E80D4B"/>
    <w:rsid w:val="00E81675"/>
    <w:rsid w:val="00E816C3"/>
    <w:rsid w:val="00E82939"/>
    <w:rsid w:val="00E83C15"/>
    <w:rsid w:val="00E83E70"/>
    <w:rsid w:val="00E862C5"/>
    <w:rsid w:val="00E8670A"/>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51CB"/>
    <w:rsid w:val="00E9540F"/>
    <w:rsid w:val="00E955FC"/>
    <w:rsid w:val="00E95750"/>
    <w:rsid w:val="00E96316"/>
    <w:rsid w:val="00E9660E"/>
    <w:rsid w:val="00E975E7"/>
    <w:rsid w:val="00EA100B"/>
    <w:rsid w:val="00EA1212"/>
    <w:rsid w:val="00EA1AF7"/>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B45"/>
    <w:rsid w:val="00EB2332"/>
    <w:rsid w:val="00EB29F3"/>
    <w:rsid w:val="00EB2BF4"/>
    <w:rsid w:val="00EB2CC9"/>
    <w:rsid w:val="00EB2DE0"/>
    <w:rsid w:val="00EB368D"/>
    <w:rsid w:val="00EB507B"/>
    <w:rsid w:val="00EB560F"/>
    <w:rsid w:val="00EB5AE5"/>
    <w:rsid w:val="00EB7C04"/>
    <w:rsid w:val="00EC04CE"/>
    <w:rsid w:val="00EC06C8"/>
    <w:rsid w:val="00EC0849"/>
    <w:rsid w:val="00EC0C5D"/>
    <w:rsid w:val="00EC16CF"/>
    <w:rsid w:val="00EC17ED"/>
    <w:rsid w:val="00EC1ABB"/>
    <w:rsid w:val="00EC2A7B"/>
    <w:rsid w:val="00EC4046"/>
    <w:rsid w:val="00EC4E22"/>
    <w:rsid w:val="00EC5851"/>
    <w:rsid w:val="00EC5C0E"/>
    <w:rsid w:val="00EC5EE9"/>
    <w:rsid w:val="00EC60A1"/>
    <w:rsid w:val="00EC6529"/>
    <w:rsid w:val="00EC663C"/>
    <w:rsid w:val="00EC67CC"/>
    <w:rsid w:val="00EC68F7"/>
    <w:rsid w:val="00EC6D47"/>
    <w:rsid w:val="00EC6F8E"/>
    <w:rsid w:val="00EC7A15"/>
    <w:rsid w:val="00EC7DCB"/>
    <w:rsid w:val="00EC7F43"/>
    <w:rsid w:val="00ED021F"/>
    <w:rsid w:val="00ED0E11"/>
    <w:rsid w:val="00ED1E3E"/>
    <w:rsid w:val="00ED1F83"/>
    <w:rsid w:val="00ED23CF"/>
    <w:rsid w:val="00ED2416"/>
    <w:rsid w:val="00ED286E"/>
    <w:rsid w:val="00ED2DE4"/>
    <w:rsid w:val="00ED32A8"/>
    <w:rsid w:val="00ED369F"/>
    <w:rsid w:val="00ED37B1"/>
    <w:rsid w:val="00ED4C9A"/>
    <w:rsid w:val="00ED5020"/>
    <w:rsid w:val="00ED54BD"/>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4831"/>
    <w:rsid w:val="00EF4CF6"/>
    <w:rsid w:val="00EF4D13"/>
    <w:rsid w:val="00EF51F1"/>
    <w:rsid w:val="00EF545F"/>
    <w:rsid w:val="00EF56C4"/>
    <w:rsid w:val="00EF5C9C"/>
    <w:rsid w:val="00EF760E"/>
    <w:rsid w:val="00EF796D"/>
    <w:rsid w:val="00EF7DFD"/>
    <w:rsid w:val="00F006CD"/>
    <w:rsid w:val="00F00A3F"/>
    <w:rsid w:val="00F00A46"/>
    <w:rsid w:val="00F0185C"/>
    <w:rsid w:val="00F01BF2"/>
    <w:rsid w:val="00F01D9E"/>
    <w:rsid w:val="00F022E3"/>
    <w:rsid w:val="00F02D44"/>
    <w:rsid w:val="00F02EFC"/>
    <w:rsid w:val="00F035EC"/>
    <w:rsid w:val="00F03BC5"/>
    <w:rsid w:val="00F03CC1"/>
    <w:rsid w:val="00F043C7"/>
    <w:rsid w:val="00F04F2B"/>
    <w:rsid w:val="00F05830"/>
    <w:rsid w:val="00F058DF"/>
    <w:rsid w:val="00F059B7"/>
    <w:rsid w:val="00F05BBD"/>
    <w:rsid w:val="00F065E4"/>
    <w:rsid w:val="00F07005"/>
    <w:rsid w:val="00F0724C"/>
    <w:rsid w:val="00F077C3"/>
    <w:rsid w:val="00F07872"/>
    <w:rsid w:val="00F07C65"/>
    <w:rsid w:val="00F07D38"/>
    <w:rsid w:val="00F10DEB"/>
    <w:rsid w:val="00F113CF"/>
    <w:rsid w:val="00F11959"/>
    <w:rsid w:val="00F11F3F"/>
    <w:rsid w:val="00F12365"/>
    <w:rsid w:val="00F1262C"/>
    <w:rsid w:val="00F12991"/>
    <w:rsid w:val="00F13619"/>
    <w:rsid w:val="00F13664"/>
    <w:rsid w:val="00F13A8B"/>
    <w:rsid w:val="00F14742"/>
    <w:rsid w:val="00F1496E"/>
    <w:rsid w:val="00F14A9E"/>
    <w:rsid w:val="00F14E27"/>
    <w:rsid w:val="00F15078"/>
    <w:rsid w:val="00F162CA"/>
    <w:rsid w:val="00F16B65"/>
    <w:rsid w:val="00F17A5D"/>
    <w:rsid w:val="00F17E02"/>
    <w:rsid w:val="00F20177"/>
    <w:rsid w:val="00F2033E"/>
    <w:rsid w:val="00F20CAF"/>
    <w:rsid w:val="00F20E2F"/>
    <w:rsid w:val="00F22B9A"/>
    <w:rsid w:val="00F22CD5"/>
    <w:rsid w:val="00F23473"/>
    <w:rsid w:val="00F2395A"/>
    <w:rsid w:val="00F239F6"/>
    <w:rsid w:val="00F2447A"/>
    <w:rsid w:val="00F247F5"/>
    <w:rsid w:val="00F24B47"/>
    <w:rsid w:val="00F24BBE"/>
    <w:rsid w:val="00F24FD2"/>
    <w:rsid w:val="00F258A7"/>
    <w:rsid w:val="00F25AF6"/>
    <w:rsid w:val="00F25FE0"/>
    <w:rsid w:val="00F263AA"/>
    <w:rsid w:val="00F264FE"/>
    <w:rsid w:val="00F26774"/>
    <w:rsid w:val="00F27ABA"/>
    <w:rsid w:val="00F306FA"/>
    <w:rsid w:val="00F316BF"/>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CF9"/>
    <w:rsid w:val="00F41D10"/>
    <w:rsid w:val="00F4255D"/>
    <w:rsid w:val="00F427BD"/>
    <w:rsid w:val="00F42DBE"/>
    <w:rsid w:val="00F4381F"/>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372D"/>
    <w:rsid w:val="00F55AB8"/>
    <w:rsid w:val="00F55B65"/>
    <w:rsid w:val="00F56679"/>
    <w:rsid w:val="00F56B9B"/>
    <w:rsid w:val="00F56D1F"/>
    <w:rsid w:val="00F56DD2"/>
    <w:rsid w:val="00F56E2E"/>
    <w:rsid w:val="00F56FE3"/>
    <w:rsid w:val="00F57528"/>
    <w:rsid w:val="00F578FF"/>
    <w:rsid w:val="00F57E60"/>
    <w:rsid w:val="00F60052"/>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F3D"/>
    <w:rsid w:val="00F703D8"/>
    <w:rsid w:val="00F71322"/>
    <w:rsid w:val="00F71AF5"/>
    <w:rsid w:val="00F71CBC"/>
    <w:rsid w:val="00F72835"/>
    <w:rsid w:val="00F72A6B"/>
    <w:rsid w:val="00F73447"/>
    <w:rsid w:val="00F74B0A"/>
    <w:rsid w:val="00F75833"/>
    <w:rsid w:val="00F7664F"/>
    <w:rsid w:val="00F768F4"/>
    <w:rsid w:val="00F76C4E"/>
    <w:rsid w:val="00F772A3"/>
    <w:rsid w:val="00F77891"/>
    <w:rsid w:val="00F779D2"/>
    <w:rsid w:val="00F80648"/>
    <w:rsid w:val="00F80802"/>
    <w:rsid w:val="00F8088E"/>
    <w:rsid w:val="00F80CAF"/>
    <w:rsid w:val="00F8114A"/>
    <w:rsid w:val="00F8119A"/>
    <w:rsid w:val="00F813FD"/>
    <w:rsid w:val="00F81A4D"/>
    <w:rsid w:val="00F8375D"/>
    <w:rsid w:val="00F8383C"/>
    <w:rsid w:val="00F841B7"/>
    <w:rsid w:val="00F848CE"/>
    <w:rsid w:val="00F8500B"/>
    <w:rsid w:val="00F855C7"/>
    <w:rsid w:val="00F85A6B"/>
    <w:rsid w:val="00F866FD"/>
    <w:rsid w:val="00F86A12"/>
    <w:rsid w:val="00F86DD0"/>
    <w:rsid w:val="00F873FF"/>
    <w:rsid w:val="00F875E8"/>
    <w:rsid w:val="00F876B9"/>
    <w:rsid w:val="00F87FEB"/>
    <w:rsid w:val="00F9135F"/>
    <w:rsid w:val="00F91DEE"/>
    <w:rsid w:val="00F9235B"/>
    <w:rsid w:val="00F92C74"/>
    <w:rsid w:val="00F93712"/>
    <w:rsid w:val="00F93F70"/>
    <w:rsid w:val="00F940E7"/>
    <w:rsid w:val="00F94289"/>
    <w:rsid w:val="00F948A9"/>
    <w:rsid w:val="00F94B8E"/>
    <w:rsid w:val="00F9502A"/>
    <w:rsid w:val="00F952BC"/>
    <w:rsid w:val="00F95313"/>
    <w:rsid w:val="00F95927"/>
    <w:rsid w:val="00F95AF4"/>
    <w:rsid w:val="00F95BEC"/>
    <w:rsid w:val="00F9776A"/>
    <w:rsid w:val="00FA09CD"/>
    <w:rsid w:val="00FA111F"/>
    <w:rsid w:val="00FA11AD"/>
    <w:rsid w:val="00FA1287"/>
    <w:rsid w:val="00FA1977"/>
    <w:rsid w:val="00FA1AC5"/>
    <w:rsid w:val="00FA1B86"/>
    <w:rsid w:val="00FA217B"/>
    <w:rsid w:val="00FA3D10"/>
    <w:rsid w:val="00FA5B15"/>
    <w:rsid w:val="00FA5CC4"/>
    <w:rsid w:val="00FA63DD"/>
    <w:rsid w:val="00FA6EFE"/>
    <w:rsid w:val="00FA7974"/>
    <w:rsid w:val="00FA7D72"/>
    <w:rsid w:val="00FB1FD8"/>
    <w:rsid w:val="00FB248A"/>
    <w:rsid w:val="00FB2665"/>
    <w:rsid w:val="00FB28F2"/>
    <w:rsid w:val="00FB488E"/>
    <w:rsid w:val="00FB5154"/>
    <w:rsid w:val="00FB5464"/>
    <w:rsid w:val="00FB5890"/>
    <w:rsid w:val="00FB631A"/>
    <w:rsid w:val="00FB69C8"/>
    <w:rsid w:val="00FB6F91"/>
    <w:rsid w:val="00FB7A9A"/>
    <w:rsid w:val="00FC02FA"/>
    <w:rsid w:val="00FC0B53"/>
    <w:rsid w:val="00FC0F67"/>
    <w:rsid w:val="00FC221C"/>
    <w:rsid w:val="00FC24A0"/>
    <w:rsid w:val="00FC292D"/>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3A"/>
    <w:rsid w:val="00FD1DF0"/>
    <w:rsid w:val="00FD20F6"/>
    <w:rsid w:val="00FD2BD2"/>
    <w:rsid w:val="00FD2CE9"/>
    <w:rsid w:val="00FD30FE"/>
    <w:rsid w:val="00FD35A7"/>
    <w:rsid w:val="00FD3789"/>
    <w:rsid w:val="00FD416A"/>
    <w:rsid w:val="00FD42C4"/>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30AD"/>
    <w:rsid w:val="00FE3E59"/>
    <w:rsid w:val="00FE45D2"/>
    <w:rsid w:val="00FE4B9D"/>
    <w:rsid w:val="00FE5102"/>
    <w:rsid w:val="00FE56B9"/>
    <w:rsid w:val="00FE57BA"/>
    <w:rsid w:val="00FE677F"/>
    <w:rsid w:val="00FE6F1B"/>
    <w:rsid w:val="00FE72DF"/>
    <w:rsid w:val="00FF0097"/>
    <w:rsid w:val="00FF0429"/>
    <w:rsid w:val="00FF0C7C"/>
    <w:rsid w:val="00FF0EA5"/>
    <w:rsid w:val="00FF14BD"/>
    <w:rsid w:val="00FF306C"/>
    <w:rsid w:val="00FF34C9"/>
    <w:rsid w:val="00FF362C"/>
    <w:rsid w:val="00FF404C"/>
    <w:rsid w:val="00FF44D2"/>
    <w:rsid w:val="00FF4912"/>
    <w:rsid w:val="00FF4C84"/>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B36AFC"/>
    <w:rsid w:val="0415B6F5"/>
    <w:rsid w:val="0424C7B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D3857A"/>
    <w:rsid w:val="26672550"/>
    <w:rsid w:val="266D946F"/>
    <w:rsid w:val="268159B2"/>
    <w:rsid w:val="2690D466"/>
    <w:rsid w:val="269C422E"/>
    <w:rsid w:val="26CD6E90"/>
    <w:rsid w:val="26E34786"/>
    <w:rsid w:val="276ACCEC"/>
    <w:rsid w:val="27916C0D"/>
    <w:rsid w:val="28C4CD8C"/>
    <w:rsid w:val="28F5250D"/>
    <w:rsid w:val="290A2922"/>
    <w:rsid w:val="29DF7E7D"/>
    <w:rsid w:val="2A159DDE"/>
    <w:rsid w:val="2A269F0C"/>
    <w:rsid w:val="2A29E2E0"/>
    <w:rsid w:val="2A7D03A3"/>
    <w:rsid w:val="2ABA99EC"/>
    <w:rsid w:val="2AC9123C"/>
    <w:rsid w:val="2AFBF886"/>
    <w:rsid w:val="2AFDA335"/>
    <w:rsid w:val="2B9957CF"/>
    <w:rsid w:val="2C0C158E"/>
    <w:rsid w:val="2C3B8FB1"/>
    <w:rsid w:val="2C7204BF"/>
    <w:rsid w:val="2CAE871A"/>
    <w:rsid w:val="2EFD048C"/>
    <w:rsid w:val="2F4AD2F9"/>
    <w:rsid w:val="2FF6E30A"/>
    <w:rsid w:val="2FFA6FDA"/>
    <w:rsid w:val="30094CD1"/>
    <w:rsid w:val="30133295"/>
    <w:rsid w:val="3017F7F2"/>
    <w:rsid w:val="301D22F1"/>
    <w:rsid w:val="30FD746B"/>
    <w:rsid w:val="3105E559"/>
    <w:rsid w:val="31638ADA"/>
    <w:rsid w:val="317E8437"/>
    <w:rsid w:val="31CB8EEF"/>
    <w:rsid w:val="32040FB9"/>
    <w:rsid w:val="32326FA7"/>
    <w:rsid w:val="325CA00A"/>
    <w:rsid w:val="33062469"/>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FC2705"/>
    <w:rsid w:val="5133524C"/>
    <w:rsid w:val="5145B17B"/>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2AC048"/>
    <w:rsid w:val="5E35EA2C"/>
    <w:rsid w:val="5E4029FF"/>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124225"/>
    <w:rsid w:val="6B7D0F07"/>
    <w:rsid w:val="6BD3A331"/>
    <w:rsid w:val="6C3D7443"/>
    <w:rsid w:val="6C9ECFED"/>
    <w:rsid w:val="6CC9B841"/>
    <w:rsid w:val="6DDBD45A"/>
    <w:rsid w:val="6E3E7B9A"/>
    <w:rsid w:val="6EAF50F7"/>
    <w:rsid w:val="6FDF8C2A"/>
    <w:rsid w:val="6FEE915A"/>
    <w:rsid w:val="704B5A78"/>
    <w:rsid w:val="70516B6B"/>
    <w:rsid w:val="707ED82C"/>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E11AB1"/>
    <w:rsid w:val="7C105CEE"/>
    <w:rsid w:val="7C1D0ED6"/>
    <w:rsid w:val="7C4F0440"/>
    <w:rsid w:val="7C55D65C"/>
    <w:rsid w:val="7C6E5401"/>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04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2138</Words>
  <Characters>11346</Characters>
  <Application>Microsoft Office Word</Application>
  <DocSecurity>0</DocSecurity>
  <Lines>250</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82</cp:revision>
  <cp:lastPrinted>2018-05-23T01:28:00Z</cp:lastPrinted>
  <dcterms:created xsi:type="dcterms:W3CDTF">2024-05-09T19:36:00Z</dcterms:created>
  <dcterms:modified xsi:type="dcterms:W3CDTF">2024-05-10T05:14:00Z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